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B3A94" w14:textId="558986E5"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0F057C">
        <w:t>18.0.0</w:t>
      </w:r>
      <w:r w:rsidR="004B475F" w:rsidRPr="004D3578">
        <w:t xml:space="preserve"> </w:t>
      </w:r>
      <w:r w:rsidRPr="004D3578">
        <w:rPr>
          <w:sz w:val="32"/>
        </w:rPr>
        <w:t>(</w:t>
      </w:r>
      <w:r w:rsidR="000F057C">
        <w:rPr>
          <w:sz w:val="32"/>
        </w:rPr>
        <w:t>2023-12</w:t>
      </w:r>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1808E53F"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1B6C49">
        <w:rPr>
          <w:rStyle w:val="ZGSM"/>
        </w:rPr>
        <w:t>8</w:t>
      </w:r>
      <w:r w:rsidRPr="004D3578">
        <w:t>)</w:t>
      </w:r>
    </w:p>
    <w:p w14:paraId="39D325FE" w14:textId="0BB2F600" w:rsidR="00980013" w:rsidRPr="00235394" w:rsidRDefault="00341643" w:rsidP="00980013">
      <w:pPr>
        <w:pStyle w:val="ZU"/>
        <w:framePr w:h="4929" w:hRule="exact" w:wrap="notBeside"/>
        <w:tabs>
          <w:tab w:val="right" w:pos="10206"/>
        </w:tabs>
        <w:jc w:val="left"/>
      </w:pPr>
      <w:r>
        <w:rPr>
          <w:i/>
        </w:rPr>
        <w:drawing>
          <wp:inline distT="0" distB="0" distL="0" distR="0" wp14:anchorId="7B2AD7C6" wp14:editId="668EB497">
            <wp:extent cx="1202690" cy="829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2690" cy="829945"/>
                    </a:xfrm>
                    <a:prstGeom prst="rect">
                      <a:avLst/>
                    </a:prstGeom>
                    <a:noFill/>
                    <a:ln>
                      <a:noFill/>
                    </a:ln>
                  </pic:spPr>
                </pic:pic>
              </a:graphicData>
            </a:graphic>
          </wp:inline>
        </w:drawing>
      </w:r>
      <w:r w:rsidR="00980013" w:rsidRPr="00235394">
        <w:rPr>
          <w:color w:val="0000FF"/>
        </w:rPr>
        <w:tab/>
      </w:r>
      <w:r>
        <w:drawing>
          <wp:inline distT="0" distB="0" distL="0" distR="0" wp14:anchorId="35A4B6A6" wp14:editId="5C51680E">
            <wp:extent cx="1624965" cy="942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1"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A36A21" w:rsidP="00E613DE">
      <w:pPr>
        <w:pStyle w:val="FP"/>
        <w:framePr w:wrap="notBeside" w:hAnchor="margin" w:yAlign="center"/>
        <w:ind w:left="2835" w:right="2835"/>
        <w:jc w:val="center"/>
        <w:rPr>
          <w:rFonts w:ascii="Arial" w:hAnsi="Arial"/>
          <w:sz w:val="18"/>
        </w:rPr>
      </w:pPr>
      <w:hyperlink r:id="rId15" w:history="1">
        <w:r w:rsidR="00AA56F2"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4EB96D23"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r w:rsidR="00F70C83">
        <w:rPr>
          <w:noProof/>
          <w:sz w:val="18"/>
        </w:rPr>
        <w:t>3</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2" w:name="copyrightaddon"/>
      <w:bookmarkEnd w:id="2"/>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D026207" w14:textId="77777777" w:rsidR="00E613DE" w:rsidRPr="004D3578" w:rsidRDefault="00E613DE" w:rsidP="00B747EB">
      <w:pPr>
        <w:pStyle w:val="TT"/>
      </w:pPr>
      <w:r w:rsidRPr="004D3578">
        <w:br w:type="page"/>
      </w:r>
      <w:r w:rsidRPr="004D3578">
        <w:lastRenderedPageBreak/>
        <w:t>Contents</w:t>
      </w:r>
    </w:p>
    <w:p w14:paraId="6D167CEF" w14:textId="0B5212AA" w:rsidR="008E1522" w:rsidRDefault="00456A1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8E1522" w:rsidRPr="004C32E1">
        <w:rPr>
          <w:noProof/>
          <w:lang w:val="cs-CZ"/>
        </w:rPr>
        <w:t>Foreword</w:t>
      </w:r>
      <w:r w:rsidR="008E1522">
        <w:rPr>
          <w:noProof/>
        </w:rPr>
        <w:tab/>
      </w:r>
      <w:r w:rsidR="008E1522">
        <w:rPr>
          <w:noProof/>
        </w:rPr>
        <w:fldChar w:fldCharType="begin" w:fldLock="1"/>
      </w:r>
      <w:r w:rsidR="008E1522">
        <w:rPr>
          <w:noProof/>
        </w:rPr>
        <w:instrText xml:space="preserve"> PAGEREF _Toc154510218 \h </w:instrText>
      </w:r>
      <w:r w:rsidR="008E1522">
        <w:rPr>
          <w:noProof/>
        </w:rPr>
      </w:r>
      <w:r w:rsidR="008E1522">
        <w:rPr>
          <w:noProof/>
        </w:rPr>
        <w:fldChar w:fldCharType="separate"/>
      </w:r>
      <w:r w:rsidR="008E1522">
        <w:rPr>
          <w:noProof/>
        </w:rPr>
        <w:t>7</w:t>
      </w:r>
      <w:r w:rsidR="008E1522">
        <w:rPr>
          <w:noProof/>
        </w:rPr>
        <w:fldChar w:fldCharType="end"/>
      </w:r>
    </w:p>
    <w:p w14:paraId="12C3D71C" w14:textId="52AAFDEA" w:rsidR="008E1522" w:rsidRDefault="008E152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_Toc154510219 \h </w:instrText>
      </w:r>
      <w:r>
        <w:rPr>
          <w:noProof/>
        </w:rPr>
      </w:r>
      <w:r>
        <w:rPr>
          <w:noProof/>
        </w:rPr>
        <w:fldChar w:fldCharType="separate"/>
      </w:r>
      <w:r>
        <w:rPr>
          <w:noProof/>
        </w:rPr>
        <w:t>8</w:t>
      </w:r>
      <w:r>
        <w:rPr>
          <w:noProof/>
        </w:rPr>
        <w:fldChar w:fldCharType="end"/>
      </w:r>
    </w:p>
    <w:p w14:paraId="7E20116E" w14:textId="53A0CCCF" w:rsidR="008E1522" w:rsidRDefault="008E152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_Toc154510220 \h </w:instrText>
      </w:r>
      <w:r>
        <w:rPr>
          <w:noProof/>
        </w:rPr>
      </w:r>
      <w:r>
        <w:rPr>
          <w:noProof/>
        </w:rPr>
        <w:fldChar w:fldCharType="separate"/>
      </w:r>
      <w:r>
        <w:rPr>
          <w:noProof/>
        </w:rPr>
        <w:t>8</w:t>
      </w:r>
      <w:r>
        <w:rPr>
          <w:noProof/>
        </w:rPr>
        <w:fldChar w:fldCharType="end"/>
      </w:r>
    </w:p>
    <w:p w14:paraId="2F499502" w14:textId="3FAE7264" w:rsidR="008E1522" w:rsidRDefault="008E152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_Toc154510221 \h </w:instrText>
      </w:r>
      <w:r>
        <w:rPr>
          <w:noProof/>
        </w:rPr>
      </w:r>
      <w:r>
        <w:rPr>
          <w:noProof/>
        </w:rPr>
        <w:fldChar w:fldCharType="separate"/>
      </w:r>
      <w:r>
        <w:rPr>
          <w:noProof/>
        </w:rPr>
        <w:t>9</w:t>
      </w:r>
      <w:r>
        <w:rPr>
          <w:noProof/>
        </w:rPr>
        <w:fldChar w:fldCharType="end"/>
      </w:r>
    </w:p>
    <w:p w14:paraId="34E644DF" w14:textId="5FE20BDF" w:rsidR="008E1522" w:rsidRDefault="008E152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_Toc154510222 \h </w:instrText>
      </w:r>
      <w:r>
        <w:rPr>
          <w:noProof/>
        </w:rPr>
      </w:r>
      <w:r>
        <w:rPr>
          <w:noProof/>
        </w:rPr>
        <w:fldChar w:fldCharType="separate"/>
      </w:r>
      <w:r>
        <w:rPr>
          <w:noProof/>
        </w:rPr>
        <w:t>9</w:t>
      </w:r>
      <w:r>
        <w:rPr>
          <w:noProof/>
        </w:rPr>
        <w:fldChar w:fldCharType="end"/>
      </w:r>
    </w:p>
    <w:p w14:paraId="00ECDC02" w14:textId="26A87F52" w:rsidR="008E1522" w:rsidRDefault="008E152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_Toc154510223 \h </w:instrText>
      </w:r>
      <w:r>
        <w:rPr>
          <w:noProof/>
        </w:rPr>
      </w:r>
      <w:r>
        <w:rPr>
          <w:noProof/>
        </w:rPr>
        <w:fldChar w:fldCharType="separate"/>
      </w:r>
      <w:r>
        <w:rPr>
          <w:noProof/>
        </w:rPr>
        <w:t>10</w:t>
      </w:r>
      <w:r>
        <w:rPr>
          <w:noProof/>
        </w:rPr>
        <w:fldChar w:fldCharType="end"/>
      </w:r>
    </w:p>
    <w:p w14:paraId="19C0E6A9" w14:textId="7B6DC384" w:rsidR="008E1522" w:rsidRDefault="008E152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_Toc154510224 \h </w:instrText>
      </w:r>
      <w:r>
        <w:rPr>
          <w:noProof/>
        </w:rPr>
      </w:r>
      <w:r>
        <w:rPr>
          <w:noProof/>
        </w:rPr>
        <w:fldChar w:fldCharType="separate"/>
      </w:r>
      <w:r>
        <w:rPr>
          <w:noProof/>
        </w:rPr>
        <w:t>11</w:t>
      </w:r>
      <w:r>
        <w:rPr>
          <w:noProof/>
        </w:rPr>
        <w:fldChar w:fldCharType="end"/>
      </w:r>
    </w:p>
    <w:p w14:paraId="185DA223" w14:textId="25AD4846" w:rsidR="008E1522" w:rsidRDefault="008E152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_Toc154510225 \h </w:instrText>
      </w:r>
      <w:r>
        <w:rPr>
          <w:noProof/>
        </w:rPr>
      </w:r>
      <w:r>
        <w:rPr>
          <w:noProof/>
        </w:rPr>
        <w:fldChar w:fldCharType="separate"/>
      </w:r>
      <w:r>
        <w:rPr>
          <w:noProof/>
        </w:rPr>
        <w:t>11</w:t>
      </w:r>
      <w:r>
        <w:rPr>
          <w:noProof/>
        </w:rPr>
        <w:fldChar w:fldCharType="end"/>
      </w:r>
    </w:p>
    <w:p w14:paraId="5B21D54B" w14:textId="62BC27A1" w:rsidR="008E1522" w:rsidRDefault="008E152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Group management client (GMC)</w:t>
      </w:r>
      <w:r>
        <w:rPr>
          <w:noProof/>
        </w:rPr>
        <w:tab/>
      </w:r>
      <w:r>
        <w:rPr>
          <w:noProof/>
        </w:rPr>
        <w:fldChar w:fldCharType="begin" w:fldLock="1"/>
      </w:r>
      <w:r>
        <w:rPr>
          <w:noProof/>
        </w:rPr>
        <w:instrText xml:space="preserve"> PAGEREF _Toc154510226 \h </w:instrText>
      </w:r>
      <w:r>
        <w:rPr>
          <w:noProof/>
        </w:rPr>
      </w:r>
      <w:r>
        <w:rPr>
          <w:noProof/>
        </w:rPr>
        <w:fldChar w:fldCharType="separate"/>
      </w:r>
      <w:r>
        <w:rPr>
          <w:noProof/>
        </w:rPr>
        <w:t>11</w:t>
      </w:r>
      <w:r>
        <w:rPr>
          <w:noProof/>
        </w:rPr>
        <w:fldChar w:fldCharType="end"/>
      </w:r>
    </w:p>
    <w:p w14:paraId="3C0085C3" w14:textId="055691C5" w:rsidR="008E1522" w:rsidRDefault="008E152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Group management server (GMS)</w:t>
      </w:r>
      <w:r>
        <w:rPr>
          <w:noProof/>
        </w:rPr>
        <w:tab/>
      </w:r>
      <w:r>
        <w:rPr>
          <w:noProof/>
        </w:rPr>
        <w:fldChar w:fldCharType="begin" w:fldLock="1"/>
      </w:r>
      <w:r>
        <w:rPr>
          <w:noProof/>
        </w:rPr>
        <w:instrText xml:space="preserve"> PAGEREF _Toc154510227 \h </w:instrText>
      </w:r>
      <w:r>
        <w:rPr>
          <w:noProof/>
        </w:rPr>
      </w:r>
      <w:r>
        <w:rPr>
          <w:noProof/>
        </w:rPr>
        <w:fldChar w:fldCharType="separate"/>
      </w:r>
      <w:r>
        <w:rPr>
          <w:noProof/>
        </w:rPr>
        <w:t>11</w:t>
      </w:r>
      <w:r>
        <w:rPr>
          <w:noProof/>
        </w:rPr>
        <w:fldChar w:fldCharType="end"/>
      </w:r>
    </w:p>
    <w:p w14:paraId="7B184E05" w14:textId="6149953F" w:rsidR="008E1522" w:rsidRDefault="008E1522">
      <w:pPr>
        <w:pStyle w:val="TOC2"/>
        <w:rPr>
          <w:rFonts w:asciiTheme="minorHAnsi" w:eastAsiaTheme="minorEastAsia" w:hAnsiTheme="minorHAnsi" w:cstheme="minorBidi"/>
          <w:noProof/>
          <w:sz w:val="22"/>
          <w:szCs w:val="22"/>
          <w:lang w:eastAsia="en-GB"/>
        </w:rPr>
      </w:pPr>
      <w:r>
        <w:rPr>
          <w:noProof/>
        </w:rPr>
        <w:t>5.2A</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_Toc154510228 \h </w:instrText>
      </w:r>
      <w:r>
        <w:rPr>
          <w:noProof/>
        </w:rPr>
      </w:r>
      <w:r>
        <w:rPr>
          <w:noProof/>
        </w:rPr>
        <w:fldChar w:fldCharType="separate"/>
      </w:r>
      <w:r>
        <w:rPr>
          <w:noProof/>
        </w:rPr>
        <w:t>12</w:t>
      </w:r>
      <w:r>
        <w:rPr>
          <w:noProof/>
        </w:rPr>
        <w:fldChar w:fldCharType="end"/>
      </w:r>
    </w:p>
    <w:p w14:paraId="6E762141" w14:textId="6D0ACD85" w:rsidR="008E1522" w:rsidRDefault="008E1522">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_Toc154510229 \h </w:instrText>
      </w:r>
      <w:r>
        <w:rPr>
          <w:noProof/>
        </w:rPr>
      </w:r>
      <w:r>
        <w:rPr>
          <w:noProof/>
        </w:rPr>
        <w:fldChar w:fldCharType="separate"/>
      </w:r>
      <w:r>
        <w:rPr>
          <w:noProof/>
        </w:rPr>
        <w:t>12</w:t>
      </w:r>
      <w:r>
        <w:rPr>
          <w:noProof/>
        </w:rPr>
        <w:fldChar w:fldCharType="end"/>
      </w:r>
    </w:p>
    <w:p w14:paraId="44E6BC2A" w14:textId="315F8829" w:rsidR="008E1522" w:rsidRDefault="008E1522">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_Toc154510230 \h </w:instrText>
      </w:r>
      <w:r>
        <w:rPr>
          <w:noProof/>
        </w:rPr>
      </w:r>
      <w:r>
        <w:rPr>
          <w:noProof/>
        </w:rPr>
        <w:fldChar w:fldCharType="separate"/>
      </w:r>
      <w:r>
        <w:rPr>
          <w:noProof/>
        </w:rPr>
        <w:t>12</w:t>
      </w:r>
      <w:r>
        <w:rPr>
          <w:noProof/>
        </w:rPr>
        <w:fldChar w:fldCharType="end"/>
      </w:r>
    </w:p>
    <w:p w14:paraId="62CD7358" w14:textId="01D3AC72" w:rsidR="008E1522" w:rsidRDefault="008E1522">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_Toc154510231 \h </w:instrText>
      </w:r>
      <w:r>
        <w:rPr>
          <w:noProof/>
        </w:rPr>
      </w:r>
      <w:r>
        <w:rPr>
          <w:noProof/>
        </w:rPr>
        <w:fldChar w:fldCharType="separate"/>
      </w:r>
      <w:r>
        <w:rPr>
          <w:noProof/>
        </w:rPr>
        <w:t>12</w:t>
      </w:r>
      <w:r>
        <w:rPr>
          <w:noProof/>
        </w:rPr>
        <w:fldChar w:fldCharType="end"/>
      </w:r>
    </w:p>
    <w:p w14:paraId="7ECED9DF" w14:textId="5F9ECEFA" w:rsidR="008E1522" w:rsidRDefault="008E152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_Toc154510232 \h </w:instrText>
      </w:r>
      <w:r>
        <w:rPr>
          <w:noProof/>
        </w:rPr>
      </w:r>
      <w:r>
        <w:rPr>
          <w:noProof/>
        </w:rPr>
        <w:fldChar w:fldCharType="separate"/>
      </w:r>
      <w:r>
        <w:rPr>
          <w:noProof/>
        </w:rPr>
        <w:t>13</w:t>
      </w:r>
      <w:r>
        <w:rPr>
          <w:noProof/>
        </w:rPr>
        <w:fldChar w:fldCharType="end"/>
      </w:r>
    </w:p>
    <w:p w14:paraId="60893739" w14:textId="7218F5D5" w:rsidR="008E1522" w:rsidRDefault="008E152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_Toc154510233 \h </w:instrText>
      </w:r>
      <w:r>
        <w:rPr>
          <w:noProof/>
        </w:rPr>
      </w:r>
      <w:r>
        <w:rPr>
          <w:noProof/>
        </w:rPr>
        <w:fldChar w:fldCharType="separate"/>
      </w:r>
      <w:r>
        <w:rPr>
          <w:noProof/>
        </w:rPr>
        <w:t>13</w:t>
      </w:r>
      <w:r>
        <w:rPr>
          <w:noProof/>
        </w:rPr>
        <w:fldChar w:fldCharType="end"/>
      </w:r>
    </w:p>
    <w:p w14:paraId="0B185F40" w14:textId="3F9A8BCD" w:rsidR="008E1522" w:rsidRDefault="008E152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_Toc154510234 \h </w:instrText>
      </w:r>
      <w:r>
        <w:rPr>
          <w:noProof/>
        </w:rPr>
      </w:r>
      <w:r>
        <w:rPr>
          <w:noProof/>
        </w:rPr>
        <w:fldChar w:fldCharType="separate"/>
      </w:r>
      <w:r>
        <w:rPr>
          <w:noProof/>
        </w:rPr>
        <w:t>13</w:t>
      </w:r>
      <w:r>
        <w:rPr>
          <w:noProof/>
        </w:rPr>
        <w:fldChar w:fldCharType="end"/>
      </w:r>
    </w:p>
    <w:p w14:paraId="410AD00C" w14:textId="56D934BD" w:rsidR="008E1522" w:rsidRDefault="008E1522">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_Toc154510235 \h </w:instrText>
      </w:r>
      <w:r>
        <w:rPr>
          <w:noProof/>
        </w:rPr>
      </w:r>
      <w:r>
        <w:rPr>
          <w:noProof/>
        </w:rPr>
        <w:fldChar w:fldCharType="separate"/>
      </w:r>
      <w:r>
        <w:rPr>
          <w:noProof/>
        </w:rPr>
        <w:t>13</w:t>
      </w:r>
      <w:r>
        <w:rPr>
          <w:noProof/>
        </w:rPr>
        <w:fldChar w:fldCharType="end"/>
      </w:r>
    </w:p>
    <w:p w14:paraId="56DC463B" w14:textId="0CAB3CA7" w:rsidR="008E1522" w:rsidRDefault="008E1522">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_Toc154510236 \h </w:instrText>
      </w:r>
      <w:r>
        <w:rPr>
          <w:noProof/>
        </w:rPr>
      </w:r>
      <w:r>
        <w:rPr>
          <w:noProof/>
        </w:rPr>
        <w:fldChar w:fldCharType="separate"/>
      </w:r>
      <w:r>
        <w:rPr>
          <w:noProof/>
        </w:rPr>
        <w:t>13</w:t>
      </w:r>
      <w:r>
        <w:rPr>
          <w:noProof/>
        </w:rPr>
        <w:fldChar w:fldCharType="end"/>
      </w:r>
    </w:p>
    <w:p w14:paraId="5B7F3886" w14:textId="4C6A7FFF" w:rsidR="008E1522" w:rsidRDefault="008E1522">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_Toc154510237 \h </w:instrText>
      </w:r>
      <w:r>
        <w:rPr>
          <w:noProof/>
        </w:rPr>
      </w:r>
      <w:r>
        <w:rPr>
          <w:noProof/>
        </w:rPr>
        <w:fldChar w:fldCharType="separate"/>
      </w:r>
      <w:r>
        <w:rPr>
          <w:noProof/>
        </w:rPr>
        <w:t>13</w:t>
      </w:r>
      <w:r>
        <w:rPr>
          <w:noProof/>
        </w:rPr>
        <w:fldChar w:fldCharType="end"/>
      </w:r>
    </w:p>
    <w:p w14:paraId="3AA84685" w14:textId="22AEE7EE" w:rsidR="008E1522" w:rsidRDefault="008E1522">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Accessing group document by group ID</w:t>
      </w:r>
      <w:r>
        <w:rPr>
          <w:noProof/>
        </w:rPr>
        <w:tab/>
      </w:r>
      <w:r>
        <w:rPr>
          <w:noProof/>
        </w:rPr>
        <w:fldChar w:fldCharType="begin" w:fldLock="1"/>
      </w:r>
      <w:r>
        <w:rPr>
          <w:noProof/>
        </w:rPr>
        <w:instrText xml:space="preserve"> PAGEREF _Toc154510238 \h </w:instrText>
      </w:r>
      <w:r>
        <w:rPr>
          <w:noProof/>
        </w:rPr>
      </w:r>
      <w:r>
        <w:rPr>
          <w:noProof/>
        </w:rPr>
        <w:fldChar w:fldCharType="separate"/>
      </w:r>
      <w:r>
        <w:rPr>
          <w:noProof/>
        </w:rPr>
        <w:t>13</w:t>
      </w:r>
      <w:r>
        <w:rPr>
          <w:noProof/>
        </w:rPr>
        <w:fldChar w:fldCharType="end"/>
      </w:r>
    </w:p>
    <w:p w14:paraId="64A62DFD" w14:textId="0636D762" w:rsidR="008E1522" w:rsidRDefault="008E1522">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_Toc154510239 \h </w:instrText>
      </w:r>
      <w:r>
        <w:rPr>
          <w:noProof/>
        </w:rPr>
      </w:r>
      <w:r>
        <w:rPr>
          <w:noProof/>
        </w:rPr>
        <w:fldChar w:fldCharType="separate"/>
      </w:r>
      <w:r>
        <w:rPr>
          <w:noProof/>
        </w:rPr>
        <w:t>13</w:t>
      </w:r>
      <w:r>
        <w:rPr>
          <w:noProof/>
        </w:rPr>
        <w:fldChar w:fldCharType="end"/>
      </w:r>
    </w:p>
    <w:p w14:paraId="563F1C4C" w14:textId="3A8697DA" w:rsidR="008E1522" w:rsidRDefault="008E1522">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_Toc154510240 \h </w:instrText>
      </w:r>
      <w:r>
        <w:rPr>
          <w:noProof/>
        </w:rPr>
      </w:r>
      <w:r>
        <w:rPr>
          <w:noProof/>
        </w:rPr>
        <w:fldChar w:fldCharType="separate"/>
      </w:r>
      <w:r>
        <w:rPr>
          <w:noProof/>
        </w:rPr>
        <w:t>13</w:t>
      </w:r>
      <w:r>
        <w:rPr>
          <w:noProof/>
        </w:rPr>
        <w:fldChar w:fldCharType="end"/>
      </w:r>
    </w:p>
    <w:p w14:paraId="4E2D8432" w14:textId="084FA37B" w:rsidR="008E1522" w:rsidRDefault="008E1522">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_Toc154510241 \h </w:instrText>
      </w:r>
      <w:r>
        <w:rPr>
          <w:noProof/>
        </w:rPr>
      </w:r>
      <w:r>
        <w:rPr>
          <w:noProof/>
        </w:rPr>
        <w:fldChar w:fldCharType="separate"/>
      </w:r>
      <w:r>
        <w:rPr>
          <w:noProof/>
        </w:rPr>
        <w:t>13</w:t>
      </w:r>
      <w:r>
        <w:rPr>
          <w:noProof/>
        </w:rPr>
        <w:fldChar w:fldCharType="end"/>
      </w:r>
    </w:p>
    <w:p w14:paraId="43356448" w14:textId="5DE342E7" w:rsidR="008E1522" w:rsidRDefault="008E1522">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_Toc154510242 \h </w:instrText>
      </w:r>
      <w:r>
        <w:rPr>
          <w:noProof/>
        </w:rPr>
      </w:r>
      <w:r>
        <w:rPr>
          <w:noProof/>
        </w:rPr>
        <w:fldChar w:fldCharType="separate"/>
      </w:r>
      <w:r>
        <w:rPr>
          <w:noProof/>
        </w:rPr>
        <w:t>13</w:t>
      </w:r>
      <w:r>
        <w:rPr>
          <w:noProof/>
        </w:rPr>
        <w:fldChar w:fldCharType="end"/>
      </w:r>
    </w:p>
    <w:p w14:paraId="7254EA21" w14:textId="2F4E1955" w:rsidR="008E1522" w:rsidRDefault="008E1522">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Configuration for access to group document of another MCS provider or to MCS GKTP document of another MCS provider</w:t>
      </w:r>
      <w:r>
        <w:rPr>
          <w:noProof/>
        </w:rPr>
        <w:tab/>
      </w:r>
      <w:r>
        <w:rPr>
          <w:noProof/>
        </w:rPr>
        <w:fldChar w:fldCharType="begin" w:fldLock="1"/>
      </w:r>
      <w:r>
        <w:rPr>
          <w:noProof/>
        </w:rPr>
        <w:instrText xml:space="preserve"> PAGEREF _Toc154510243 \h </w:instrText>
      </w:r>
      <w:r>
        <w:rPr>
          <w:noProof/>
        </w:rPr>
      </w:r>
      <w:r>
        <w:rPr>
          <w:noProof/>
        </w:rPr>
        <w:fldChar w:fldCharType="separate"/>
      </w:r>
      <w:r>
        <w:rPr>
          <w:noProof/>
        </w:rPr>
        <w:t>14</w:t>
      </w:r>
      <w:r>
        <w:rPr>
          <w:noProof/>
        </w:rPr>
        <w:fldChar w:fldCharType="end"/>
      </w:r>
    </w:p>
    <w:p w14:paraId="3EA6FB3C" w14:textId="6667785B" w:rsidR="008E1522" w:rsidRDefault="008E1522">
      <w:pPr>
        <w:pStyle w:val="TOC4"/>
        <w:rPr>
          <w:rFonts w:asciiTheme="minorHAnsi" w:eastAsiaTheme="minorEastAsia" w:hAnsiTheme="minorHAnsi" w:cstheme="minorBidi"/>
          <w:noProof/>
          <w:sz w:val="22"/>
          <w:szCs w:val="22"/>
          <w:lang w:eastAsia="en-GB"/>
        </w:rPr>
      </w:pPr>
      <w:r>
        <w:rPr>
          <w:noProof/>
        </w:rPr>
        <w:t>6.2.5.3</w:t>
      </w:r>
      <w:r>
        <w:rPr>
          <w:rFonts w:asciiTheme="minorHAnsi" w:eastAsiaTheme="minorEastAsia" w:hAnsiTheme="minorHAnsi" w:cstheme="minorBidi"/>
          <w:noProof/>
          <w:sz w:val="22"/>
          <w:szCs w:val="22"/>
          <w:lang w:eastAsia="en-GB"/>
        </w:rPr>
        <w:tab/>
      </w:r>
      <w:r>
        <w:rPr>
          <w:noProof/>
        </w:rPr>
        <w:t>Forwarding HTTP request accessing a group document of other MCS provider</w:t>
      </w:r>
      <w:r>
        <w:rPr>
          <w:noProof/>
        </w:rPr>
        <w:tab/>
      </w:r>
      <w:r>
        <w:rPr>
          <w:noProof/>
        </w:rPr>
        <w:fldChar w:fldCharType="begin" w:fldLock="1"/>
      </w:r>
      <w:r>
        <w:rPr>
          <w:noProof/>
        </w:rPr>
        <w:instrText xml:space="preserve"> PAGEREF _Toc154510244 \h </w:instrText>
      </w:r>
      <w:r>
        <w:rPr>
          <w:noProof/>
        </w:rPr>
      </w:r>
      <w:r>
        <w:rPr>
          <w:noProof/>
        </w:rPr>
        <w:fldChar w:fldCharType="separate"/>
      </w:r>
      <w:r>
        <w:rPr>
          <w:noProof/>
        </w:rPr>
        <w:t>14</w:t>
      </w:r>
      <w:r>
        <w:rPr>
          <w:noProof/>
        </w:rPr>
        <w:fldChar w:fldCharType="end"/>
      </w:r>
    </w:p>
    <w:p w14:paraId="27010165" w14:textId="69C3AE7E" w:rsidR="008E1522" w:rsidRDefault="008E1522">
      <w:pPr>
        <w:pStyle w:val="TOC4"/>
        <w:rPr>
          <w:rFonts w:asciiTheme="minorHAnsi" w:eastAsiaTheme="minorEastAsia" w:hAnsiTheme="minorHAnsi" w:cstheme="minorBidi"/>
          <w:noProof/>
          <w:sz w:val="22"/>
          <w:szCs w:val="22"/>
          <w:lang w:eastAsia="en-GB"/>
        </w:rPr>
      </w:pPr>
      <w:r>
        <w:rPr>
          <w:noProof/>
        </w:rPr>
        <w:t>6.2.5.4</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_Toc154510245 \h </w:instrText>
      </w:r>
      <w:r>
        <w:rPr>
          <w:noProof/>
        </w:rPr>
      </w:r>
      <w:r>
        <w:rPr>
          <w:noProof/>
        </w:rPr>
        <w:fldChar w:fldCharType="separate"/>
      </w:r>
      <w:r>
        <w:rPr>
          <w:noProof/>
        </w:rPr>
        <w:t>14</w:t>
      </w:r>
      <w:r>
        <w:rPr>
          <w:noProof/>
        </w:rPr>
        <w:fldChar w:fldCharType="end"/>
      </w:r>
    </w:p>
    <w:p w14:paraId="6C9F35F0" w14:textId="4D4AA443" w:rsidR="008E1522" w:rsidRDefault="008E1522">
      <w:pPr>
        <w:pStyle w:val="TOC4"/>
        <w:rPr>
          <w:rFonts w:asciiTheme="minorHAnsi" w:eastAsiaTheme="minorEastAsia" w:hAnsiTheme="minorHAnsi" w:cstheme="minorBidi"/>
          <w:noProof/>
          <w:sz w:val="22"/>
          <w:szCs w:val="22"/>
          <w:lang w:eastAsia="en-GB"/>
        </w:rPr>
      </w:pPr>
      <w:r>
        <w:rPr>
          <w:noProof/>
        </w:rPr>
        <w:t>6.2.5.5</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_Toc154510246 \h </w:instrText>
      </w:r>
      <w:r>
        <w:rPr>
          <w:noProof/>
        </w:rPr>
      </w:r>
      <w:r>
        <w:rPr>
          <w:noProof/>
        </w:rPr>
        <w:fldChar w:fldCharType="separate"/>
      </w:r>
      <w:r>
        <w:rPr>
          <w:noProof/>
        </w:rPr>
        <w:t>14</w:t>
      </w:r>
      <w:r>
        <w:rPr>
          <w:noProof/>
        </w:rPr>
        <w:fldChar w:fldCharType="end"/>
      </w:r>
    </w:p>
    <w:p w14:paraId="32E52582" w14:textId="02050CCC" w:rsidR="008E1522" w:rsidRDefault="008E1522">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Group management procedures</w:t>
      </w:r>
      <w:r>
        <w:rPr>
          <w:noProof/>
        </w:rPr>
        <w:tab/>
      </w:r>
      <w:r>
        <w:rPr>
          <w:noProof/>
        </w:rPr>
        <w:fldChar w:fldCharType="begin" w:fldLock="1"/>
      </w:r>
      <w:r>
        <w:rPr>
          <w:noProof/>
        </w:rPr>
        <w:instrText xml:space="preserve"> PAGEREF _Toc154510247 \h </w:instrText>
      </w:r>
      <w:r>
        <w:rPr>
          <w:noProof/>
        </w:rPr>
      </w:r>
      <w:r>
        <w:rPr>
          <w:noProof/>
        </w:rPr>
        <w:fldChar w:fldCharType="separate"/>
      </w:r>
      <w:r>
        <w:rPr>
          <w:noProof/>
        </w:rPr>
        <w:t>14</w:t>
      </w:r>
      <w:r>
        <w:rPr>
          <w:noProof/>
        </w:rPr>
        <w:fldChar w:fldCharType="end"/>
      </w:r>
    </w:p>
    <w:p w14:paraId="1BDCC6AB" w14:textId="052873E6" w:rsidR="008E1522" w:rsidRDefault="008E1522">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_Toc154510248 \h </w:instrText>
      </w:r>
      <w:r>
        <w:rPr>
          <w:noProof/>
        </w:rPr>
      </w:r>
      <w:r>
        <w:rPr>
          <w:noProof/>
        </w:rPr>
        <w:fldChar w:fldCharType="separate"/>
      </w:r>
      <w:r>
        <w:rPr>
          <w:noProof/>
        </w:rPr>
        <w:t>14</w:t>
      </w:r>
      <w:r>
        <w:rPr>
          <w:noProof/>
        </w:rPr>
        <w:fldChar w:fldCharType="end"/>
      </w:r>
    </w:p>
    <w:p w14:paraId="7FBE4ACF" w14:textId="63EDE3BC" w:rsidR="008E1522" w:rsidRDefault="008E1522">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Group document creation procedure</w:t>
      </w:r>
      <w:r>
        <w:rPr>
          <w:noProof/>
        </w:rPr>
        <w:tab/>
      </w:r>
      <w:r>
        <w:rPr>
          <w:noProof/>
        </w:rPr>
        <w:fldChar w:fldCharType="begin" w:fldLock="1"/>
      </w:r>
      <w:r>
        <w:rPr>
          <w:noProof/>
        </w:rPr>
        <w:instrText xml:space="preserve"> PAGEREF _Toc154510249 \h </w:instrText>
      </w:r>
      <w:r>
        <w:rPr>
          <w:noProof/>
        </w:rPr>
      </w:r>
      <w:r>
        <w:rPr>
          <w:noProof/>
        </w:rPr>
        <w:fldChar w:fldCharType="separate"/>
      </w:r>
      <w:r>
        <w:rPr>
          <w:noProof/>
        </w:rPr>
        <w:t>15</w:t>
      </w:r>
      <w:r>
        <w:rPr>
          <w:noProof/>
        </w:rPr>
        <w:fldChar w:fldCharType="end"/>
      </w:r>
    </w:p>
    <w:p w14:paraId="4248EC59" w14:textId="4252072B" w:rsidR="008E1522" w:rsidRDefault="008E1522">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_Toc154510250 \h </w:instrText>
      </w:r>
      <w:r>
        <w:rPr>
          <w:noProof/>
        </w:rPr>
      </w:r>
      <w:r>
        <w:rPr>
          <w:noProof/>
        </w:rPr>
        <w:fldChar w:fldCharType="separate"/>
      </w:r>
      <w:r>
        <w:rPr>
          <w:noProof/>
        </w:rPr>
        <w:t>15</w:t>
      </w:r>
      <w:r>
        <w:rPr>
          <w:noProof/>
        </w:rPr>
        <w:fldChar w:fldCharType="end"/>
      </w:r>
    </w:p>
    <w:p w14:paraId="029FE3A2" w14:textId="6116BE73" w:rsidR="008E1522" w:rsidRDefault="008E1522">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_Toc154510251 \h </w:instrText>
      </w:r>
      <w:r>
        <w:rPr>
          <w:noProof/>
        </w:rPr>
      </w:r>
      <w:r>
        <w:rPr>
          <w:noProof/>
        </w:rPr>
        <w:fldChar w:fldCharType="separate"/>
      </w:r>
      <w:r>
        <w:rPr>
          <w:noProof/>
        </w:rPr>
        <w:t>15</w:t>
      </w:r>
      <w:r>
        <w:rPr>
          <w:noProof/>
        </w:rPr>
        <w:fldChar w:fldCharType="end"/>
      </w:r>
    </w:p>
    <w:p w14:paraId="4AEC7466" w14:textId="21769195" w:rsidR="008E1522" w:rsidRDefault="008E1522">
      <w:pPr>
        <w:pStyle w:val="TOC5"/>
        <w:rPr>
          <w:rFonts w:asciiTheme="minorHAnsi" w:eastAsiaTheme="minorEastAsia" w:hAnsiTheme="minorHAnsi" w:cstheme="minorBidi"/>
          <w:noProof/>
          <w:sz w:val="22"/>
          <w:szCs w:val="22"/>
          <w:lang w:eastAsia="en-GB"/>
        </w:rPr>
      </w:pPr>
      <w:r>
        <w:rPr>
          <w:noProof/>
        </w:rPr>
        <w:t>6.3.2.2.1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_Toc154510252 \h </w:instrText>
      </w:r>
      <w:r>
        <w:rPr>
          <w:noProof/>
        </w:rPr>
      </w:r>
      <w:r>
        <w:rPr>
          <w:noProof/>
        </w:rPr>
        <w:fldChar w:fldCharType="separate"/>
      </w:r>
      <w:r>
        <w:rPr>
          <w:noProof/>
        </w:rPr>
        <w:t>15</w:t>
      </w:r>
      <w:r>
        <w:rPr>
          <w:noProof/>
        </w:rPr>
        <w:fldChar w:fldCharType="end"/>
      </w:r>
    </w:p>
    <w:p w14:paraId="6C3A4FE3" w14:textId="33578ABB" w:rsidR="008E1522" w:rsidRDefault="008E1522">
      <w:pPr>
        <w:pStyle w:val="TOC5"/>
        <w:rPr>
          <w:rFonts w:asciiTheme="minorHAnsi" w:eastAsiaTheme="minorEastAsia" w:hAnsiTheme="minorHAnsi" w:cstheme="minorBidi"/>
          <w:noProof/>
          <w:sz w:val="22"/>
          <w:szCs w:val="22"/>
          <w:lang w:eastAsia="en-GB"/>
        </w:rPr>
      </w:pPr>
      <w:r>
        <w:rPr>
          <w:noProof/>
        </w:rPr>
        <w:t>6.3.2.2.2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_Toc154510253 \h </w:instrText>
      </w:r>
      <w:r>
        <w:rPr>
          <w:noProof/>
        </w:rPr>
      </w:r>
      <w:r>
        <w:rPr>
          <w:noProof/>
        </w:rPr>
        <w:fldChar w:fldCharType="separate"/>
      </w:r>
      <w:r>
        <w:rPr>
          <w:noProof/>
        </w:rPr>
        <w:t>15</w:t>
      </w:r>
      <w:r>
        <w:rPr>
          <w:noProof/>
        </w:rPr>
        <w:fldChar w:fldCharType="end"/>
      </w:r>
    </w:p>
    <w:p w14:paraId="1417985A" w14:textId="0680C812" w:rsidR="008E1522" w:rsidRDefault="008E1522">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_Toc154510254 \h </w:instrText>
      </w:r>
      <w:r>
        <w:rPr>
          <w:noProof/>
        </w:rPr>
      </w:r>
      <w:r>
        <w:rPr>
          <w:noProof/>
        </w:rPr>
        <w:fldChar w:fldCharType="separate"/>
      </w:r>
      <w:r>
        <w:rPr>
          <w:noProof/>
        </w:rPr>
        <w:t>15</w:t>
      </w:r>
      <w:r>
        <w:rPr>
          <w:noProof/>
        </w:rPr>
        <w:fldChar w:fldCharType="end"/>
      </w:r>
    </w:p>
    <w:p w14:paraId="683C62ED" w14:textId="28CC78A6" w:rsidR="008E1522" w:rsidRDefault="008E1522">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Group document retrieval procedure</w:t>
      </w:r>
      <w:r>
        <w:rPr>
          <w:noProof/>
        </w:rPr>
        <w:tab/>
      </w:r>
      <w:r>
        <w:rPr>
          <w:noProof/>
        </w:rPr>
        <w:fldChar w:fldCharType="begin" w:fldLock="1"/>
      </w:r>
      <w:r>
        <w:rPr>
          <w:noProof/>
        </w:rPr>
        <w:instrText xml:space="preserve"> PAGEREF _Toc154510255 \h </w:instrText>
      </w:r>
      <w:r>
        <w:rPr>
          <w:noProof/>
        </w:rPr>
      </w:r>
      <w:r>
        <w:rPr>
          <w:noProof/>
        </w:rPr>
        <w:fldChar w:fldCharType="separate"/>
      </w:r>
      <w:r>
        <w:rPr>
          <w:noProof/>
        </w:rPr>
        <w:t>16</w:t>
      </w:r>
      <w:r>
        <w:rPr>
          <w:noProof/>
        </w:rPr>
        <w:fldChar w:fldCharType="end"/>
      </w:r>
    </w:p>
    <w:p w14:paraId="6FABFAB5" w14:textId="5E008100" w:rsidR="008E1522" w:rsidRDefault="008E1522">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_Toc154510256 \h </w:instrText>
      </w:r>
      <w:r>
        <w:rPr>
          <w:noProof/>
        </w:rPr>
      </w:r>
      <w:r>
        <w:rPr>
          <w:noProof/>
        </w:rPr>
        <w:fldChar w:fldCharType="separate"/>
      </w:r>
      <w:r>
        <w:rPr>
          <w:noProof/>
        </w:rPr>
        <w:t>16</w:t>
      </w:r>
      <w:r>
        <w:rPr>
          <w:noProof/>
        </w:rPr>
        <w:fldChar w:fldCharType="end"/>
      </w:r>
    </w:p>
    <w:p w14:paraId="33BDDF13" w14:textId="3403360A" w:rsidR="008E1522" w:rsidRDefault="008E1522">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_Toc154510257 \h </w:instrText>
      </w:r>
      <w:r>
        <w:rPr>
          <w:noProof/>
        </w:rPr>
      </w:r>
      <w:r>
        <w:rPr>
          <w:noProof/>
        </w:rPr>
        <w:fldChar w:fldCharType="separate"/>
      </w:r>
      <w:r>
        <w:rPr>
          <w:noProof/>
        </w:rPr>
        <w:t>16</w:t>
      </w:r>
      <w:r>
        <w:rPr>
          <w:noProof/>
        </w:rPr>
        <w:fldChar w:fldCharType="end"/>
      </w:r>
    </w:p>
    <w:p w14:paraId="1623B658" w14:textId="33E2979C" w:rsidR="008E1522" w:rsidRDefault="008E1522">
      <w:pPr>
        <w:pStyle w:val="TOC5"/>
        <w:rPr>
          <w:rFonts w:asciiTheme="minorHAnsi" w:eastAsiaTheme="minorEastAsia" w:hAnsiTheme="minorHAnsi" w:cstheme="minorBidi"/>
          <w:noProof/>
          <w:sz w:val="22"/>
          <w:szCs w:val="22"/>
          <w:lang w:eastAsia="en-GB"/>
        </w:rPr>
      </w:pPr>
      <w:r>
        <w:rPr>
          <w:noProof/>
        </w:rPr>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_Toc154510258 \h </w:instrText>
      </w:r>
      <w:r>
        <w:rPr>
          <w:noProof/>
        </w:rPr>
      </w:r>
      <w:r>
        <w:rPr>
          <w:noProof/>
        </w:rPr>
        <w:fldChar w:fldCharType="separate"/>
      </w:r>
      <w:r>
        <w:rPr>
          <w:noProof/>
        </w:rPr>
        <w:t>16</w:t>
      </w:r>
      <w:r>
        <w:rPr>
          <w:noProof/>
        </w:rPr>
        <w:fldChar w:fldCharType="end"/>
      </w:r>
    </w:p>
    <w:p w14:paraId="73170AA8" w14:textId="7DE2A8DF" w:rsidR="008E1522" w:rsidRDefault="008E1522">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_Toc154510259 \h </w:instrText>
      </w:r>
      <w:r>
        <w:rPr>
          <w:noProof/>
        </w:rPr>
      </w:r>
      <w:r>
        <w:rPr>
          <w:noProof/>
        </w:rPr>
        <w:fldChar w:fldCharType="separate"/>
      </w:r>
      <w:r>
        <w:rPr>
          <w:noProof/>
        </w:rPr>
        <w:t>16</w:t>
      </w:r>
      <w:r>
        <w:rPr>
          <w:noProof/>
        </w:rPr>
        <w:fldChar w:fldCharType="end"/>
      </w:r>
    </w:p>
    <w:p w14:paraId="5600D42E" w14:textId="28171EA7" w:rsidR="008E1522" w:rsidRDefault="008E1522">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_Toc154510260 \h </w:instrText>
      </w:r>
      <w:r>
        <w:rPr>
          <w:noProof/>
        </w:rPr>
      </w:r>
      <w:r>
        <w:rPr>
          <w:noProof/>
        </w:rPr>
        <w:fldChar w:fldCharType="separate"/>
      </w:r>
      <w:r>
        <w:rPr>
          <w:noProof/>
        </w:rPr>
        <w:t>16</w:t>
      </w:r>
      <w:r>
        <w:rPr>
          <w:noProof/>
        </w:rPr>
        <w:fldChar w:fldCharType="end"/>
      </w:r>
    </w:p>
    <w:p w14:paraId="78D8BA01" w14:textId="215AB102" w:rsidR="008E1522" w:rsidRDefault="008E1522">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_Toc154510261 \h </w:instrText>
      </w:r>
      <w:r>
        <w:rPr>
          <w:noProof/>
        </w:rPr>
      </w:r>
      <w:r>
        <w:rPr>
          <w:noProof/>
        </w:rPr>
        <w:fldChar w:fldCharType="separate"/>
      </w:r>
      <w:r>
        <w:rPr>
          <w:noProof/>
        </w:rPr>
        <w:t>16</w:t>
      </w:r>
      <w:r>
        <w:rPr>
          <w:noProof/>
        </w:rPr>
        <w:fldChar w:fldCharType="end"/>
      </w:r>
    </w:p>
    <w:p w14:paraId="2D64BBA4" w14:textId="16DBB3D8" w:rsidR="008E1522" w:rsidRDefault="008E1522">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Group document update procedure</w:t>
      </w:r>
      <w:r>
        <w:rPr>
          <w:noProof/>
        </w:rPr>
        <w:tab/>
      </w:r>
      <w:r>
        <w:rPr>
          <w:noProof/>
        </w:rPr>
        <w:fldChar w:fldCharType="begin" w:fldLock="1"/>
      </w:r>
      <w:r>
        <w:rPr>
          <w:noProof/>
        </w:rPr>
        <w:instrText xml:space="preserve"> PAGEREF _Toc154510262 \h </w:instrText>
      </w:r>
      <w:r>
        <w:rPr>
          <w:noProof/>
        </w:rPr>
      </w:r>
      <w:r>
        <w:rPr>
          <w:noProof/>
        </w:rPr>
        <w:fldChar w:fldCharType="separate"/>
      </w:r>
      <w:r>
        <w:rPr>
          <w:noProof/>
        </w:rPr>
        <w:t>16</w:t>
      </w:r>
      <w:r>
        <w:rPr>
          <w:noProof/>
        </w:rPr>
        <w:fldChar w:fldCharType="end"/>
      </w:r>
    </w:p>
    <w:p w14:paraId="0C7F3F0C" w14:textId="0F251179" w:rsidR="008E1522" w:rsidRDefault="008E1522">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_Toc154510263 \h </w:instrText>
      </w:r>
      <w:r>
        <w:rPr>
          <w:noProof/>
        </w:rPr>
      </w:r>
      <w:r>
        <w:rPr>
          <w:noProof/>
        </w:rPr>
        <w:fldChar w:fldCharType="separate"/>
      </w:r>
      <w:r>
        <w:rPr>
          <w:noProof/>
        </w:rPr>
        <w:t>16</w:t>
      </w:r>
      <w:r>
        <w:rPr>
          <w:noProof/>
        </w:rPr>
        <w:fldChar w:fldCharType="end"/>
      </w:r>
    </w:p>
    <w:p w14:paraId="08A2793E" w14:textId="131812E1" w:rsidR="008E1522" w:rsidRDefault="008E1522">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_Toc154510264 \h </w:instrText>
      </w:r>
      <w:r>
        <w:rPr>
          <w:noProof/>
        </w:rPr>
      </w:r>
      <w:r>
        <w:rPr>
          <w:noProof/>
        </w:rPr>
        <w:fldChar w:fldCharType="separate"/>
      </w:r>
      <w:r>
        <w:rPr>
          <w:noProof/>
        </w:rPr>
        <w:t>16</w:t>
      </w:r>
      <w:r>
        <w:rPr>
          <w:noProof/>
        </w:rPr>
        <w:fldChar w:fldCharType="end"/>
      </w:r>
    </w:p>
    <w:p w14:paraId="5C11F6BF" w14:textId="2C1B8621" w:rsidR="008E1522" w:rsidRDefault="008E1522">
      <w:pPr>
        <w:pStyle w:val="TOC5"/>
        <w:rPr>
          <w:rFonts w:asciiTheme="minorHAnsi" w:eastAsiaTheme="minorEastAsia" w:hAnsiTheme="minorHAnsi" w:cstheme="minorBidi"/>
          <w:noProof/>
          <w:sz w:val="22"/>
          <w:szCs w:val="22"/>
          <w:lang w:eastAsia="en-GB"/>
        </w:rPr>
      </w:pPr>
      <w:r>
        <w:rPr>
          <w:noProof/>
        </w:rPr>
        <w:t>6.3.4.2.1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_Toc154510265 \h </w:instrText>
      </w:r>
      <w:r>
        <w:rPr>
          <w:noProof/>
        </w:rPr>
      </w:r>
      <w:r>
        <w:rPr>
          <w:noProof/>
        </w:rPr>
        <w:fldChar w:fldCharType="separate"/>
      </w:r>
      <w:r>
        <w:rPr>
          <w:noProof/>
        </w:rPr>
        <w:t>16</w:t>
      </w:r>
      <w:r>
        <w:rPr>
          <w:noProof/>
        </w:rPr>
        <w:fldChar w:fldCharType="end"/>
      </w:r>
    </w:p>
    <w:p w14:paraId="3833D235" w14:textId="1BF03995" w:rsidR="008E1522" w:rsidRDefault="008E1522">
      <w:pPr>
        <w:pStyle w:val="TOC5"/>
        <w:rPr>
          <w:rFonts w:asciiTheme="minorHAnsi" w:eastAsiaTheme="minorEastAsia" w:hAnsiTheme="minorHAnsi" w:cstheme="minorBidi"/>
          <w:noProof/>
          <w:sz w:val="22"/>
          <w:szCs w:val="22"/>
          <w:lang w:eastAsia="en-GB"/>
        </w:rPr>
      </w:pPr>
      <w:r>
        <w:rPr>
          <w:noProof/>
        </w:rPr>
        <w:t>6.3.4.2.2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_Toc154510266 \h </w:instrText>
      </w:r>
      <w:r>
        <w:rPr>
          <w:noProof/>
        </w:rPr>
      </w:r>
      <w:r>
        <w:rPr>
          <w:noProof/>
        </w:rPr>
        <w:fldChar w:fldCharType="separate"/>
      </w:r>
      <w:r>
        <w:rPr>
          <w:noProof/>
        </w:rPr>
        <w:t>17</w:t>
      </w:r>
      <w:r>
        <w:rPr>
          <w:noProof/>
        </w:rPr>
        <w:fldChar w:fldCharType="end"/>
      </w:r>
    </w:p>
    <w:p w14:paraId="37140668" w14:textId="7B526EA3" w:rsidR="008E1522" w:rsidRDefault="008E1522">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_Toc154510267 \h </w:instrText>
      </w:r>
      <w:r>
        <w:rPr>
          <w:noProof/>
        </w:rPr>
      </w:r>
      <w:r>
        <w:rPr>
          <w:noProof/>
        </w:rPr>
        <w:fldChar w:fldCharType="separate"/>
      </w:r>
      <w:r>
        <w:rPr>
          <w:noProof/>
        </w:rPr>
        <w:t>17</w:t>
      </w:r>
      <w:r>
        <w:rPr>
          <w:noProof/>
        </w:rPr>
        <w:fldChar w:fldCharType="end"/>
      </w:r>
    </w:p>
    <w:p w14:paraId="1646A4BE" w14:textId="78BAD0E7" w:rsidR="008E1522" w:rsidRDefault="008E1522">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Group document deletion procedure</w:t>
      </w:r>
      <w:r>
        <w:rPr>
          <w:noProof/>
        </w:rPr>
        <w:tab/>
      </w:r>
      <w:r>
        <w:rPr>
          <w:noProof/>
        </w:rPr>
        <w:fldChar w:fldCharType="begin" w:fldLock="1"/>
      </w:r>
      <w:r>
        <w:rPr>
          <w:noProof/>
        </w:rPr>
        <w:instrText xml:space="preserve"> PAGEREF _Toc154510268 \h </w:instrText>
      </w:r>
      <w:r>
        <w:rPr>
          <w:noProof/>
        </w:rPr>
      </w:r>
      <w:r>
        <w:rPr>
          <w:noProof/>
        </w:rPr>
        <w:fldChar w:fldCharType="separate"/>
      </w:r>
      <w:r>
        <w:rPr>
          <w:noProof/>
        </w:rPr>
        <w:t>17</w:t>
      </w:r>
      <w:r>
        <w:rPr>
          <w:noProof/>
        </w:rPr>
        <w:fldChar w:fldCharType="end"/>
      </w:r>
    </w:p>
    <w:p w14:paraId="2F2AC226" w14:textId="43D7E7D5" w:rsidR="008E1522" w:rsidRDefault="008E1522">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_Toc154510269 \h </w:instrText>
      </w:r>
      <w:r>
        <w:rPr>
          <w:noProof/>
        </w:rPr>
      </w:r>
      <w:r>
        <w:rPr>
          <w:noProof/>
        </w:rPr>
        <w:fldChar w:fldCharType="separate"/>
      </w:r>
      <w:r>
        <w:rPr>
          <w:noProof/>
        </w:rPr>
        <w:t>17</w:t>
      </w:r>
      <w:r>
        <w:rPr>
          <w:noProof/>
        </w:rPr>
        <w:fldChar w:fldCharType="end"/>
      </w:r>
    </w:p>
    <w:p w14:paraId="1666FD54" w14:textId="58A9E85A" w:rsidR="008E1522" w:rsidRDefault="008E1522">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_Toc154510270 \h </w:instrText>
      </w:r>
      <w:r>
        <w:rPr>
          <w:noProof/>
        </w:rPr>
      </w:r>
      <w:r>
        <w:rPr>
          <w:noProof/>
        </w:rPr>
        <w:fldChar w:fldCharType="separate"/>
      </w:r>
      <w:r>
        <w:rPr>
          <w:noProof/>
        </w:rPr>
        <w:t>17</w:t>
      </w:r>
      <w:r>
        <w:rPr>
          <w:noProof/>
        </w:rPr>
        <w:fldChar w:fldCharType="end"/>
      </w:r>
    </w:p>
    <w:p w14:paraId="08114AF9" w14:textId="12F3C3E5" w:rsidR="008E1522" w:rsidRDefault="008E1522">
      <w:pPr>
        <w:pStyle w:val="TOC5"/>
        <w:rPr>
          <w:rFonts w:asciiTheme="minorHAnsi" w:eastAsiaTheme="minorEastAsia" w:hAnsiTheme="minorHAnsi" w:cstheme="minorBidi"/>
          <w:noProof/>
          <w:sz w:val="22"/>
          <w:szCs w:val="22"/>
          <w:lang w:eastAsia="en-GB"/>
        </w:rPr>
      </w:pPr>
      <w:r>
        <w:rPr>
          <w:noProof/>
        </w:rPr>
        <w:lastRenderedPageBreak/>
        <w:t>6.3.5.2.1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_Toc154510271 \h </w:instrText>
      </w:r>
      <w:r>
        <w:rPr>
          <w:noProof/>
        </w:rPr>
      </w:r>
      <w:r>
        <w:rPr>
          <w:noProof/>
        </w:rPr>
        <w:fldChar w:fldCharType="separate"/>
      </w:r>
      <w:r>
        <w:rPr>
          <w:noProof/>
        </w:rPr>
        <w:t>17</w:t>
      </w:r>
      <w:r>
        <w:rPr>
          <w:noProof/>
        </w:rPr>
        <w:fldChar w:fldCharType="end"/>
      </w:r>
    </w:p>
    <w:p w14:paraId="1A75E290" w14:textId="75A82681" w:rsidR="008E1522" w:rsidRDefault="008E1522">
      <w:pPr>
        <w:pStyle w:val="TOC5"/>
        <w:rPr>
          <w:rFonts w:asciiTheme="minorHAnsi" w:eastAsiaTheme="minorEastAsia" w:hAnsiTheme="minorHAnsi" w:cstheme="minorBidi"/>
          <w:noProof/>
          <w:sz w:val="22"/>
          <w:szCs w:val="22"/>
          <w:lang w:eastAsia="en-GB"/>
        </w:rPr>
      </w:pPr>
      <w:r>
        <w:rPr>
          <w:noProof/>
        </w:rPr>
        <w:t>6.3.5.2.2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_Toc154510272 \h </w:instrText>
      </w:r>
      <w:r>
        <w:rPr>
          <w:noProof/>
        </w:rPr>
      </w:r>
      <w:r>
        <w:rPr>
          <w:noProof/>
        </w:rPr>
        <w:fldChar w:fldCharType="separate"/>
      </w:r>
      <w:r>
        <w:rPr>
          <w:noProof/>
        </w:rPr>
        <w:t>17</w:t>
      </w:r>
      <w:r>
        <w:rPr>
          <w:noProof/>
        </w:rPr>
        <w:fldChar w:fldCharType="end"/>
      </w:r>
    </w:p>
    <w:p w14:paraId="37817951" w14:textId="1721729A" w:rsidR="008E1522" w:rsidRDefault="008E1522">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_Toc154510273 \h </w:instrText>
      </w:r>
      <w:r>
        <w:rPr>
          <w:noProof/>
        </w:rPr>
      </w:r>
      <w:r>
        <w:rPr>
          <w:noProof/>
        </w:rPr>
        <w:fldChar w:fldCharType="separate"/>
      </w:r>
      <w:r>
        <w:rPr>
          <w:noProof/>
        </w:rPr>
        <w:t>17</w:t>
      </w:r>
      <w:r>
        <w:rPr>
          <w:noProof/>
        </w:rPr>
        <w:fldChar w:fldCharType="end"/>
      </w:r>
    </w:p>
    <w:p w14:paraId="7D17EB71" w14:textId="71672B94" w:rsidR="008E1522" w:rsidRDefault="008E1522">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Group document element creation or replacement procedure</w:t>
      </w:r>
      <w:r>
        <w:rPr>
          <w:noProof/>
        </w:rPr>
        <w:tab/>
      </w:r>
      <w:r>
        <w:rPr>
          <w:noProof/>
        </w:rPr>
        <w:fldChar w:fldCharType="begin" w:fldLock="1"/>
      </w:r>
      <w:r>
        <w:rPr>
          <w:noProof/>
        </w:rPr>
        <w:instrText xml:space="preserve"> PAGEREF _Toc154510274 \h </w:instrText>
      </w:r>
      <w:r>
        <w:rPr>
          <w:noProof/>
        </w:rPr>
      </w:r>
      <w:r>
        <w:rPr>
          <w:noProof/>
        </w:rPr>
        <w:fldChar w:fldCharType="separate"/>
      </w:r>
      <w:r>
        <w:rPr>
          <w:noProof/>
        </w:rPr>
        <w:t>17</w:t>
      </w:r>
      <w:r>
        <w:rPr>
          <w:noProof/>
        </w:rPr>
        <w:fldChar w:fldCharType="end"/>
      </w:r>
    </w:p>
    <w:p w14:paraId="19B05825" w14:textId="6B60D6D1" w:rsidR="008E1522" w:rsidRDefault="008E1522">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_Toc154510275 \h </w:instrText>
      </w:r>
      <w:r>
        <w:rPr>
          <w:noProof/>
        </w:rPr>
      </w:r>
      <w:r>
        <w:rPr>
          <w:noProof/>
        </w:rPr>
        <w:fldChar w:fldCharType="separate"/>
      </w:r>
      <w:r>
        <w:rPr>
          <w:noProof/>
        </w:rPr>
        <w:t>17</w:t>
      </w:r>
      <w:r>
        <w:rPr>
          <w:noProof/>
        </w:rPr>
        <w:fldChar w:fldCharType="end"/>
      </w:r>
    </w:p>
    <w:p w14:paraId="1D32544B" w14:textId="31443BEA" w:rsidR="008E1522" w:rsidRDefault="008E1522">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_Toc154510276 \h </w:instrText>
      </w:r>
      <w:r>
        <w:rPr>
          <w:noProof/>
        </w:rPr>
      </w:r>
      <w:r>
        <w:rPr>
          <w:noProof/>
        </w:rPr>
        <w:fldChar w:fldCharType="separate"/>
      </w:r>
      <w:r>
        <w:rPr>
          <w:noProof/>
        </w:rPr>
        <w:t>17</w:t>
      </w:r>
      <w:r>
        <w:rPr>
          <w:noProof/>
        </w:rPr>
        <w:fldChar w:fldCharType="end"/>
      </w:r>
    </w:p>
    <w:p w14:paraId="2ED87459" w14:textId="4C4598F9" w:rsidR="008E1522" w:rsidRDefault="008E1522">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_Toc154510277 \h </w:instrText>
      </w:r>
      <w:r>
        <w:rPr>
          <w:noProof/>
        </w:rPr>
      </w:r>
      <w:r>
        <w:rPr>
          <w:noProof/>
        </w:rPr>
        <w:fldChar w:fldCharType="separate"/>
      </w:r>
      <w:r>
        <w:rPr>
          <w:noProof/>
        </w:rPr>
        <w:t>17</w:t>
      </w:r>
      <w:r>
        <w:rPr>
          <w:noProof/>
        </w:rPr>
        <w:fldChar w:fldCharType="end"/>
      </w:r>
    </w:p>
    <w:p w14:paraId="40F44F87" w14:textId="4677542D" w:rsidR="008E1522" w:rsidRDefault="008E1522">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_Toc154510278 \h </w:instrText>
      </w:r>
      <w:r>
        <w:rPr>
          <w:noProof/>
        </w:rPr>
      </w:r>
      <w:r>
        <w:rPr>
          <w:noProof/>
        </w:rPr>
        <w:fldChar w:fldCharType="separate"/>
      </w:r>
      <w:r>
        <w:rPr>
          <w:noProof/>
        </w:rPr>
        <w:t>17</w:t>
      </w:r>
      <w:r>
        <w:rPr>
          <w:noProof/>
        </w:rPr>
        <w:fldChar w:fldCharType="end"/>
      </w:r>
    </w:p>
    <w:p w14:paraId="779BB5AC" w14:textId="66ECADB8" w:rsidR="008E1522" w:rsidRDefault="008E1522">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_Toc154510279 \h </w:instrText>
      </w:r>
      <w:r>
        <w:rPr>
          <w:noProof/>
        </w:rPr>
      </w:r>
      <w:r>
        <w:rPr>
          <w:noProof/>
        </w:rPr>
        <w:fldChar w:fldCharType="separate"/>
      </w:r>
      <w:r>
        <w:rPr>
          <w:noProof/>
        </w:rPr>
        <w:t>18</w:t>
      </w:r>
      <w:r>
        <w:rPr>
          <w:noProof/>
        </w:rPr>
        <w:fldChar w:fldCharType="end"/>
      </w:r>
    </w:p>
    <w:p w14:paraId="2B957A33" w14:textId="4B783E59" w:rsidR="008E1522" w:rsidRDefault="008E1522">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Group document element deletion procedure</w:t>
      </w:r>
      <w:r>
        <w:rPr>
          <w:noProof/>
        </w:rPr>
        <w:tab/>
      </w:r>
      <w:r>
        <w:rPr>
          <w:noProof/>
        </w:rPr>
        <w:fldChar w:fldCharType="begin" w:fldLock="1"/>
      </w:r>
      <w:r>
        <w:rPr>
          <w:noProof/>
        </w:rPr>
        <w:instrText xml:space="preserve"> PAGEREF _Toc154510280 \h </w:instrText>
      </w:r>
      <w:r>
        <w:rPr>
          <w:noProof/>
        </w:rPr>
      </w:r>
      <w:r>
        <w:rPr>
          <w:noProof/>
        </w:rPr>
        <w:fldChar w:fldCharType="separate"/>
      </w:r>
      <w:r>
        <w:rPr>
          <w:noProof/>
        </w:rPr>
        <w:t>18</w:t>
      </w:r>
      <w:r>
        <w:rPr>
          <w:noProof/>
        </w:rPr>
        <w:fldChar w:fldCharType="end"/>
      </w:r>
    </w:p>
    <w:p w14:paraId="207DD3F7" w14:textId="4EDC4CB2" w:rsidR="008E1522" w:rsidRDefault="008E1522">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_Toc154510281 \h </w:instrText>
      </w:r>
      <w:r>
        <w:rPr>
          <w:noProof/>
        </w:rPr>
      </w:r>
      <w:r>
        <w:rPr>
          <w:noProof/>
        </w:rPr>
        <w:fldChar w:fldCharType="separate"/>
      </w:r>
      <w:r>
        <w:rPr>
          <w:noProof/>
        </w:rPr>
        <w:t>18</w:t>
      </w:r>
      <w:r>
        <w:rPr>
          <w:noProof/>
        </w:rPr>
        <w:fldChar w:fldCharType="end"/>
      </w:r>
    </w:p>
    <w:p w14:paraId="1639719E" w14:textId="59405C73" w:rsidR="008E1522" w:rsidRDefault="008E1522">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_Toc154510282 \h </w:instrText>
      </w:r>
      <w:r>
        <w:rPr>
          <w:noProof/>
        </w:rPr>
      </w:r>
      <w:r>
        <w:rPr>
          <w:noProof/>
        </w:rPr>
        <w:fldChar w:fldCharType="separate"/>
      </w:r>
      <w:r>
        <w:rPr>
          <w:noProof/>
        </w:rPr>
        <w:t>18</w:t>
      </w:r>
      <w:r>
        <w:rPr>
          <w:noProof/>
        </w:rPr>
        <w:fldChar w:fldCharType="end"/>
      </w:r>
    </w:p>
    <w:p w14:paraId="34C8676E" w14:textId="4BF2B349" w:rsidR="008E1522" w:rsidRDefault="008E1522">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_Toc154510283 \h </w:instrText>
      </w:r>
      <w:r>
        <w:rPr>
          <w:noProof/>
        </w:rPr>
      </w:r>
      <w:r>
        <w:rPr>
          <w:noProof/>
        </w:rPr>
        <w:fldChar w:fldCharType="separate"/>
      </w:r>
      <w:r>
        <w:rPr>
          <w:noProof/>
        </w:rPr>
        <w:t>18</w:t>
      </w:r>
      <w:r>
        <w:rPr>
          <w:noProof/>
        </w:rPr>
        <w:fldChar w:fldCharType="end"/>
      </w:r>
    </w:p>
    <w:p w14:paraId="0734C72C" w14:textId="51F02DDD" w:rsidR="008E1522" w:rsidRDefault="008E1522">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_Toc154510284 \h </w:instrText>
      </w:r>
      <w:r>
        <w:rPr>
          <w:noProof/>
        </w:rPr>
      </w:r>
      <w:r>
        <w:rPr>
          <w:noProof/>
        </w:rPr>
        <w:fldChar w:fldCharType="separate"/>
      </w:r>
      <w:r>
        <w:rPr>
          <w:noProof/>
        </w:rPr>
        <w:t>18</w:t>
      </w:r>
      <w:r>
        <w:rPr>
          <w:noProof/>
        </w:rPr>
        <w:fldChar w:fldCharType="end"/>
      </w:r>
    </w:p>
    <w:p w14:paraId="0EC99F28" w14:textId="19669CB3" w:rsidR="008E1522" w:rsidRDefault="008E1522">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_Toc154510285 \h </w:instrText>
      </w:r>
      <w:r>
        <w:rPr>
          <w:noProof/>
        </w:rPr>
      </w:r>
      <w:r>
        <w:rPr>
          <w:noProof/>
        </w:rPr>
        <w:fldChar w:fldCharType="separate"/>
      </w:r>
      <w:r>
        <w:rPr>
          <w:noProof/>
        </w:rPr>
        <w:t>18</w:t>
      </w:r>
      <w:r>
        <w:rPr>
          <w:noProof/>
        </w:rPr>
        <w:fldChar w:fldCharType="end"/>
      </w:r>
    </w:p>
    <w:p w14:paraId="67EB6F89" w14:textId="522898A4" w:rsidR="008E1522" w:rsidRDefault="008E1522">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Group document element fetching procedure</w:t>
      </w:r>
      <w:r>
        <w:rPr>
          <w:noProof/>
        </w:rPr>
        <w:tab/>
      </w:r>
      <w:r>
        <w:rPr>
          <w:noProof/>
        </w:rPr>
        <w:fldChar w:fldCharType="begin" w:fldLock="1"/>
      </w:r>
      <w:r>
        <w:rPr>
          <w:noProof/>
        </w:rPr>
        <w:instrText xml:space="preserve"> PAGEREF _Toc154510286 \h </w:instrText>
      </w:r>
      <w:r>
        <w:rPr>
          <w:noProof/>
        </w:rPr>
      </w:r>
      <w:r>
        <w:rPr>
          <w:noProof/>
        </w:rPr>
        <w:fldChar w:fldCharType="separate"/>
      </w:r>
      <w:r>
        <w:rPr>
          <w:noProof/>
        </w:rPr>
        <w:t>18</w:t>
      </w:r>
      <w:r>
        <w:rPr>
          <w:noProof/>
        </w:rPr>
        <w:fldChar w:fldCharType="end"/>
      </w:r>
    </w:p>
    <w:p w14:paraId="4E22C8D7" w14:textId="7DDF2738" w:rsidR="008E1522" w:rsidRDefault="008E1522">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_Toc154510287 \h </w:instrText>
      </w:r>
      <w:r>
        <w:rPr>
          <w:noProof/>
        </w:rPr>
      </w:r>
      <w:r>
        <w:rPr>
          <w:noProof/>
        </w:rPr>
        <w:fldChar w:fldCharType="separate"/>
      </w:r>
      <w:r>
        <w:rPr>
          <w:noProof/>
        </w:rPr>
        <w:t>18</w:t>
      </w:r>
      <w:r>
        <w:rPr>
          <w:noProof/>
        </w:rPr>
        <w:fldChar w:fldCharType="end"/>
      </w:r>
    </w:p>
    <w:p w14:paraId="277FB36D" w14:textId="5D2ED328" w:rsidR="008E1522" w:rsidRDefault="008E1522">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_Toc154510288 \h </w:instrText>
      </w:r>
      <w:r>
        <w:rPr>
          <w:noProof/>
        </w:rPr>
      </w:r>
      <w:r>
        <w:rPr>
          <w:noProof/>
        </w:rPr>
        <w:fldChar w:fldCharType="separate"/>
      </w:r>
      <w:r>
        <w:rPr>
          <w:noProof/>
        </w:rPr>
        <w:t>18</w:t>
      </w:r>
      <w:r>
        <w:rPr>
          <w:noProof/>
        </w:rPr>
        <w:fldChar w:fldCharType="end"/>
      </w:r>
    </w:p>
    <w:p w14:paraId="691335D6" w14:textId="73A1A002" w:rsidR="008E1522" w:rsidRDefault="008E1522">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_Toc154510289 \h </w:instrText>
      </w:r>
      <w:r>
        <w:rPr>
          <w:noProof/>
        </w:rPr>
      </w:r>
      <w:r>
        <w:rPr>
          <w:noProof/>
        </w:rPr>
        <w:fldChar w:fldCharType="separate"/>
      </w:r>
      <w:r>
        <w:rPr>
          <w:noProof/>
        </w:rPr>
        <w:t>18</w:t>
      </w:r>
      <w:r>
        <w:rPr>
          <w:noProof/>
        </w:rPr>
        <w:fldChar w:fldCharType="end"/>
      </w:r>
    </w:p>
    <w:p w14:paraId="21053965" w14:textId="4E4C354B" w:rsidR="008E1522" w:rsidRDefault="008E1522">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_Toc154510290 \h </w:instrText>
      </w:r>
      <w:r>
        <w:rPr>
          <w:noProof/>
        </w:rPr>
      </w:r>
      <w:r>
        <w:rPr>
          <w:noProof/>
        </w:rPr>
        <w:fldChar w:fldCharType="separate"/>
      </w:r>
      <w:r>
        <w:rPr>
          <w:noProof/>
        </w:rPr>
        <w:t>18</w:t>
      </w:r>
      <w:r>
        <w:rPr>
          <w:noProof/>
        </w:rPr>
        <w:fldChar w:fldCharType="end"/>
      </w:r>
    </w:p>
    <w:p w14:paraId="6077ABAF" w14:textId="4071618D" w:rsidR="008E1522" w:rsidRDefault="008E1522">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_Toc154510291 \h </w:instrText>
      </w:r>
      <w:r>
        <w:rPr>
          <w:noProof/>
        </w:rPr>
      </w:r>
      <w:r>
        <w:rPr>
          <w:noProof/>
        </w:rPr>
        <w:fldChar w:fldCharType="separate"/>
      </w:r>
      <w:r>
        <w:rPr>
          <w:noProof/>
        </w:rPr>
        <w:t>18</w:t>
      </w:r>
      <w:r>
        <w:rPr>
          <w:noProof/>
        </w:rPr>
        <w:fldChar w:fldCharType="end"/>
      </w:r>
    </w:p>
    <w:p w14:paraId="6A024A2A" w14:textId="31B82F6B" w:rsidR="008E1522" w:rsidRDefault="008E1522">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Group document attribute creation or replacement procedure</w:t>
      </w:r>
      <w:r>
        <w:rPr>
          <w:noProof/>
        </w:rPr>
        <w:tab/>
      </w:r>
      <w:r>
        <w:rPr>
          <w:noProof/>
        </w:rPr>
        <w:fldChar w:fldCharType="begin" w:fldLock="1"/>
      </w:r>
      <w:r>
        <w:rPr>
          <w:noProof/>
        </w:rPr>
        <w:instrText xml:space="preserve"> PAGEREF _Toc154510292 \h </w:instrText>
      </w:r>
      <w:r>
        <w:rPr>
          <w:noProof/>
        </w:rPr>
      </w:r>
      <w:r>
        <w:rPr>
          <w:noProof/>
        </w:rPr>
        <w:fldChar w:fldCharType="separate"/>
      </w:r>
      <w:r>
        <w:rPr>
          <w:noProof/>
        </w:rPr>
        <w:t>19</w:t>
      </w:r>
      <w:r>
        <w:rPr>
          <w:noProof/>
        </w:rPr>
        <w:fldChar w:fldCharType="end"/>
      </w:r>
    </w:p>
    <w:p w14:paraId="74E4152E" w14:textId="4ECA87A6" w:rsidR="008E1522" w:rsidRDefault="008E1522">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_Toc154510293 \h </w:instrText>
      </w:r>
      <w:r>
        <w:rPr>
          <w:noProof/>
        </w:rPr>
      </w:r>
      <w:r>
        <w:rPr>
          <w:noProof/>
        </w:rPr>
        <w:fldChar w:fldCharType="separate"/>
      </w:r>
      <w:r>
        <w:rPr>
          <w:noProof/>
        </w:rPr>
        <w:t>19</w:t>
      </w:r>
      <w:r>
        <w:rPr>
          <w:noProof/>
        </w:rPr>
        <w:fldChar w:fldCharType="end"/>
      </w:r>
    </w:p>
    <w:p w14:paraId="6D0D8370" w14:textId="62B6FBAD" w:rsidR="008E1522" w:rsidRDefault="008E1522">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_Toc154510294 \h </w:instrText>
      </w:r>
      <w:r>
        <w:rPr>
          <w:noProof/>
        </w:rPr>
      </w:r>
      <w:r>
        <w:rPr>
          <w:noProof/>
        </w:rPr>
        <w:fldChar w:fldCharType="separate"/>
      </w:r>
      <w:r>
        <w:rPr>
          <w:noProof/>
        </w:rPr>
        <w:t>19</w:t>
      </w:r>
      <w:r>
        <w:rPr>
          <w:noProof/>
        </w:rPr>
        <w:fldChar w:fldCharType="end"/>
      </w:r>
    </w:p>
    <w:p w14:paraId="3A785819" w14:textId="2D56E9C8" w:rsidR="008E1522" w:rsidRDefault="008E1522">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_Toc154510295 \h </w:instrText>
      </w:r>
      <w:r>
        <w:rPr>
          <w:noProof/>
        </w:rPr>
      </w:r>
      <w:r>
        <w:rPr>
          <w:noProof/>
        </w:rPr>
        <w:fldChar w:fldCharType="separate"/>
      </w:r>
      <w:r>
        <w:rPr>
          <w:noProof/>
        </w:rPr>
        <w:t>19</w:t>
      </w:r>
      <w:r>
        <w:rPr>
          <w:noProof/>
        </w:rPr>
        <w:fldChar w:fldCharType="end"/>
      </w:r>
    </w:p>
    <w:p w14:paraId="35D88D07" w14:textId="7661820C" w:rsidR="008E1522" w:rsidRDefault="008E1522">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_Toc154510296 \h </w:instrText>
      </w:r>
      <w:r>
        <w:rPr>
          <w:noProof/>
        </w:rPr>
      </w:r>
      <w:r>
        <w:rPr>
          <w:noProof/>
        </w:rPr>
        <w:fldChar w:fldCharType="separate"/>
      </w:r>
      <w:r>
        <w:rPr>
          <w:noProof/>
        </w:rPr>
        <w:t>19</w:t>
      </w:r>
      <w:r>
        <w:rPr>
          <w:noProof/>
        </w:rPr>
        <w:fldChar w:fldCharType="end"/>
      </w:r>
    </w:p>
    <w:p w14:paraId="4FA70621" w14:textId="76E39DFE" w:rsidR="008E1522" w:rsidRDefault="008E1522">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_Toc154510297 \h </w:instrText>
      </w:r>
      <w:r>
        <w:rPr>
          <w:noProof/>
        </w:rPr>
      </w:r>
      <w:r>
        <w:rPr>
          <w:noProof/>
        </w:rPr>
        <w:fldChar w:fldCharType="separate"/>
      </w:r>
      <w:r>
        <w:rPr>
          <w:noProof/>
        </w:rPr>
        <w:t>19</w:t>
      </w:r>
      <w:r>
        <w:rPr>
          <w:noProof/>
        </w:rPr>
        <w:fldChar w:fldCharType="end"/>
      </w:r>
    </w:p>
    <w:p w14:paraId="55A30FDB" w14:textId="13F5456E" w:rsidR="008E1522" w:rsidRDefault="008E1522">
      <w:pPr>
        <w:pStyle w:val="TOC3"/>
        <w:rPr>
          <w:rFonts w:asciiTheme="minorHAnsi" w:eastAsiaTheme="minorEastAsia" w:hAnsiTheme="minorHAnsi" w:cstheme="minorBidi"/>
          <w:noProof/>
          <w:sz w:val="22"/>
          <w:szCs w:val="22"/>
          <w:lang w:eastAsia="en-GB"/>
        </w:rPr>
      </w:pPr>
      <w:r>
        <w:rPr>
          <w:noProof/>
        </w:rPr>
        <w:t>6.3.10</w:t>
      </w:r>
      <w:r>
        <w:rPr>
          <w:rFonts w:asciiTheme="minorHAnsi" w:eastAsiaTheme="minorEastAsia" w:hAnsiTheme="minorHAnsi" w:cstheme="minorBidi"/>
          <w:noProof/>
          <w:sz w:val="22"/>
          <w:szCs w:val="22"/>
          <w:lang w:eastAsia="en-GB"/>
        </w:rPr>
        <w:tab/>
      </w:r>
      <w:r>
        <w:rPr>
          <w:noProof/>
        </w:rPr>
        <w:t>Group document attribute deletion procedure</w:t>
      </w:r>
      <w:r>
        <w:rPr>
          <w:noProof/>
        </w:rPr>
        <w:tab/>
      </w:r>
      <w:r>
        <w:rPr>
          <w:noProof/>
        </w:rPr>
        <w:fldChar w:fldCharType="begin" w:fldLock="1"/>
      </w:r>
      <w:r>
        <w:rPr>
          <w:noProof/>
        </w:rPr>
        <w:instrText xml:space="preserve"> PAGEREF _Toc154510298 \h </w:instrText>
      </w:r>
      <w:r>
        <w:rPr>
          <w:noProof/>
        </w:rPr>
      </w:r>
      <w:r>
        <w:rPr>
          <w:noProof/>
        </w:rPr>
        <w:fldChar w:fldCharType="separate"/>
      </w:r>
      <w:r>
        <w:rPr>
          <w:noProof/>
        </w:rPr>
        <w:t>19</w:t>
      </w:r>
      <w:r>
        <w:rPr>
          <w:noProof/>
        </w:rPr>
        <w:fldChar w:fldCharType="end"/>
      </w:r>
    </w:p>
    <w:p w14:paraId="6BA425AA" w14:textId="303DF553" w:rsidR="008E1522" w:rsidRDefault="008E1522">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_Toc154510299 \h </w:instrText>
      </w:r>
      <w:r>
        <w:rPr>
          <w:noProof/>
        </w:rPr>
      </w:r>
      <w:r>
        <w:rPr>
          <w:noProof/>
        </w:rPr>
        <w:fldChar w:fldCharType="separate"/>
      </w:r>
      <w:r>
        <w:rPr>
          <w:noProof/>
        </w:rPr>
        <w:t>19</w:t>
      </w:r>
      <w:r>
        <w:rPr>
          <w:noProof/>
        </w:rPr>
        <w:fldChar w:fldCharType="end"/>
      </w:r>
    </w:p>
    <w:p w14:paraId="1345D42F" w14:textId="1B6621C0" w:rsidR="008E1522" w:rsidRDefault="008E1522">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_Toc154510300 \h </w:instrText>
      </w:r>
      <w:r>
        <w:rPr>
          <w:noProof/>
        </w:rPr>
      </w:r>
      <w:r>
        <w:rPr>
          <w:noProof/>
        </w:rPr>
        <w:fldChar w:fldCharType="separate"/>
      </w:r>
      <w:r>
        <w:rPr>
          <w:noProof/>
        </w:rPr>
        <w:t>19</w:t>
      </w:r>
      <w:r>
        <w:rPr>
          <w:noProof/>
        </w:rPr>
        <w:fldChar w:fldCharType="end"/>
      </w:r>
    </w:p>
    <w:p w14:paraId="78E9D86D" w14:textId="289950A3" w:rsidR="008E1522" w:rsidRDefault="008E1522">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_Toc154510301 \h </w:instrText>
      </w:r>
      <w:r>
        <w:rPr>
          <w:noProof/>
        </w:rPr>
      </w:r>
      <w:r>
        <w:rPr>
          <w:noProof/>
        </w:rPr>
        <w:fldChar w:fldCharType="separate"/>
      </w:r>
      <w:r>
        <w:rPr>
          <w:noProof/>
        </w:rPr>
        <w:t>19</w:t>
      </w:r>
      <w:r>
        <w:rPr>
          <w:noProof/>
        </w:rPr>
        <w:fldChar w:fldCharType="end"/>
      </w:r>
    </w:p>
    <w:p w14:paraId="3E20C722" w14:textId="0651EEEA" w:rsidR="008E1522" w:rsidRDefault="008E1522">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_Toc154510302 \h </w:instrText>
      </w:r>
      <w:r>
        <w:rPr>
          <w:noProof/>
        </w:rPr>
      </w:r>
      <w:r>
        <w:rPr>
          <w:noProof/>
        </w:rPr>
        <w:fldChar w:fldCharType="separate"/>
      </w:r>
      <w:r>
        <w:rPr>
          <w:noProof/>
        </w:rPr>
        <w:t>19</w:t>
      </w:r>
      <w:r>
        <w:rPr>
          <w:noProof/>
        </w:rPr>
        <w:fldChar w:fldCharType="end"/>
      </w:r>
    </w:p>
    <w:p w14:paraId="0A842ECF" w14:textId="59C2296D" w:rsidR="008E1522" w:rsidRDefault="008E1522">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_Toc154510303 \h </w:instrText>
      </w:r>
      <w:r>
        <w:rPr>
          <w:noProof/>
        </w:rPr>
      </w:r>
      <w:r>
        <w:rPr>
          <w:noProof/>
        </w:rPr>
        <w:fldChar w:fldCharType="separate"/>
      </w:r>
      <w:r>
        <w:rPr>
          <w:noProof/>
        </w:rPr>
        <w:t>19</w:t>
      </w:r>
      <w:r>
        <w:rPr>
          <w:noProof/>
        </w:rPr>
        <w:fldChar w:fldCharType="end"/>
      </w:r>
    </w:p>
    <w:p w14:paraId="0C046B4F" w14:textId="1F3D1DB6" w:rsidR="008E1522" w:rsidRDefault="008E1522">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Group document attribute fetching procedure</w:t>
      </w:r>
      <w:r>
        <w:rPr>
          <w:noProof/>
        </w:rPr>
        <w:tab/>
      </w:r>
      <w:r>
        <w:rPr>
          <w:noProof/>
        </w:rPr>
        <w:fldChar w:fldCharType="begin" w:fldLock="1"/>
      </w:r>
      <w:r>
        <w:rPr>
          <w:noProof/>
        </w:rPr>
        <w:instrText xml:space="preserve"> PAGEREF _Toc154510304 \h </w:instrText>
      </w:r>
      <w:r>
        <w:rPr>
          <w:noProof/>
        </w:rPr>
      </w:r>
      <w:r>
        <w:rPr>
          <w:noProof/>
        </w:rPr>
        <w:fldChar w:fldCharType="separate"/>
      </w:r>
      <w:r>
        <w:rPr>
          <w:noProof/>
        </w:rPr>
        <w:t>19</w:t>
      </w:r>
      <w:r>
        <w:rPr>
          <w:noProof/>
        </w:rPr>
        <w:fldChar w:fldCharType="end"/>
      </w:r>
    </w:p>
    <w:p w14:paraId="20955A57" w14:textId="7BB591A2" w:rsidR="008E1522" w:rsidRDefault="008E1522">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_Toc154510305 \h </w:instrText>
      </w:r>
      <w:r>
        <w:rPr>
          <w:noProof/>
        </w:rPr>
      </w:r>
      <w:r>
        <w:rPr>
          <w:noProof/>
        </w:rPr>
        <w:fldChar w:fldCharType="separate"/>
      </w:r>
      <w:r>
        <w:rPr>
          <w:noProof/>
        </w:rPr>
        <w:t>19</w:t>
      </w:r>
      <w:r>
        <w:rPr>
          <w:noProof/>
        </w:rPr>
        <w:fldChar w:fldCharType="end"/>
      </w:r>
    </w:p>
    <w:p w14:paraId="1CB78EA1" w14:textId="26911DA9" w:rsidR="008E1522" w:rsidRDefault="008E1522">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_Toc154510306 \h </w:instrText>
      </w:r>
      <w:r>
        <w:rPr>
          <w:noProof/>
        </w:rPr>
      </w:r>
      <w:r>
        <w:rPr>
          <w:noProof/>
        </w:rPr>
        <w:fldChar w:fldCharType="separate"/>
      </w:r>
      <w:r>
        <w:rPr>
          <w:noProof/>
        </w:rPr>
        <w:t>20</w:t>
      </w:r>
      <w:r>
        <w:rPr>
          <w:noProof/>
        </w:rPr>
        <w:fldChar w:fldCharType="end"/>
      </w:r>
    </w:p>
    <w:p w14:paraId="48E773DB" w14:textId="605FA4B6" w:rsidR="008E1522" w:rsidRDefault="008E1522">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_Toc154510307 \h </w:instrText>
      </w:r>
      <w:r>
        <w:rPr>
          <w:noProof/>
        </w:rPr>
      </w:r>
      <w:r>
        <w:rPr>
          <w:noProof/>
        </w:rPr>
        <w:fldChar w:fldCharType="separate"/>
      </w:r>
      <w:r>
        <w:rPr>
          <w:noProof/>
        </w:rPr>
        <w:t>20</w:t>
      </w:r>
      <w:r>
        <w:rPr>
          <w:noProof/>
        </w:rPr>
        <w:fldChar w:fldCharType="end"/>
      </w:r>
    </w:p>
    <w:p w14:paraId="72546954" w14:textId="7B51BDDD" w:rsidR="008E1522" w:rsidRDefault="008E1522">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_Toc154510308 \h </w:instrText>
      </w:r>
      <w:r>
        <w:rPr>
          <w:noProof/>
        </w:rPr>
      </w:r>
      <w:r>
        <w:rPr>
          <w:noProof/>
        </w:rPr>
        <w:fldChar w:fldCharType="separate"/>
      </w:r>
      <w:r>
        <w:rPr>
          <w:noProof/>
        </w:rPr>
        <w:t>20</w:t>
      </w:r>
      <w:r>
        <w:rPr>
          <w:noProof/>
        </w:rPr>
        <w:fldChar w:fldCharType="end"/>
      </w:r>
    </w:p>
    <w:p w14:paraId="2B59B460" w14:textId="22A1A918" w:rsidR="008E1522" w:rsidRDefault="008E1522">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_Toc154510309 \h </w:instrText>
      </w:r>
      <w:r>
        <w:rPr>
          <w:noProof/>
        </w:rPr>
      </w:r>
      <w:r>
        <w:rPr>
          <w:noProof/>
        </w:rPr>
        <w:fldChar w:fldCharType="separate"/>
      </w:r>
      <w:r>
        <w:rPr>
          <w:noProof/>
        </w:rPr>
        <w:t>20</w:t>
      </w:r>
      <w:r>
        <w:rPr>
          <w:noProof/>
        </w:rPr>
        <w:fldChar w:fldCharType="end"/>
      </w:r>
    </w:p>
    <w:p w14:paraId="2B69A044" w14:textId="7062EBA6" w:rsidR="008E1522" w:rsidRDefault="008E1522">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Group document namespace binding fetching procedure</w:t>
      </w:r>
      <w:r>
        <w:rPr>
          <w:noProof/>
        </w:rPr>
        <w:tab/>
      </w:r>
      <w:r>
        <w:rPr>
          <w:noProof/>
        </w:rPr>
        <w:fldChar w:fldCharType="begin" w:fldLock="1"/>
      </w:r>
      <w:r>
        <w:rPr>
          <w:noProof/>
        </w:rPr>
        <w:instrText xml:space="preserve"> PAGEREF _Toc154510310 \h </w:instrText>
      </w:r>
      <w:r>
        <w:rPr>
          <w:noProof/>
        </w:rPr>
      </w:r>
      <w:r>
        <w:rPr>
          <w:noProof/>
        </w:rPr>
        <w:fldChar w:fldCharType="separate"/>
      </w:r>
      <w:r>
        <w:rPr>
          <w:noProof/>
        </w:rPr>
        <w:t>20</w:t>
      </w:r>
      <w:r>
        <w:rPr>
          <w:noProof/>
        </w:rPr>
        <w:fldChar w:fldCharType="end"/>
      </w:r>
    </w:p>
    <w:p w14:paraId="0E361EEE" w14:textId="33EE8E5E" w:rsidR="008E1522" w:rsidRDefault="008E1522">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_Toc154510311 \h </w:instrText>
      </w:r>
      <w:r>
        <w:rPr>
          <w:noProof/>
        </w:rPr>
      </w:r>
      <w:r>
        <w:rPr>
          <w:noProof/>
        </w:rPr>
        <w:fldChar w:fldCharType="separate"/>
      </w:r>
      <w:r>
        <w:rPr>
          <w:noProof/>
        </w:rPr>
        <w:t>20</w:t>
      </w:r>
      <w:r>
        <w:rPr>
          <w:noProof/>
        </w:rPr>
        <w:fldChar w:fldCharType="end"/>
      </w:r>
    </w:p>
    <w:p w14:paraId="4D4D5C37" w14:textId="02A7794B" w:rsidR="008E1522" w:rsidRDefault="008E1522">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_Toc154510312 \h </w:instrText>
      </w:r>
      <w:r>
        <w:rPr>
          <w:noProof/>
        </w:rPr>
      </w:r>
      <w:r>
        <w:rPr>
          <w:noProof/>
        </w:rPr>
        <w:fldChar w:fldCharType="separate"/>
      </w:r>
      <w:r>
        <w:rPr>
          <w:noProof/>
        </w:rPr>
        <w:t>20</w:t>
      </w:r>
      <w:r>
        <w:rPr>
          <w:noProof/>
        </w:rPr>
        <w:fldChar w:fldCharType="end"/>
      </w:r>
    </w:p>
    <w:p w14:paraId="2BD775F6" w14:textId="6EB580FE" w:rsidR="008E1522" w:rsidRDefault="008E1522">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_Toc154510313 \h </w:instrText>
      </w:r>
      <w:r>
        <w:rPr>
          <w:noProof/>
        </w:rPr>
      </w:r>
      <w:r>
        <w:rPr>
          <w:noProof/>
        </w:rPr>
        <w:fldChar w:fldCharType="separate"/>
      </w:r>
      <w:r>
        <w:rPr>
          <w:noProof/>
        </w:rPr>
        <w:t>20</w:t>
      </w:r>
      <w:r>
        <w:rPr>
          <w:noProof/>
        </w:rPr>
        <w:fldChar w:fldCharType="end"/>
      </w:r>
    </w:p>
    <w:p w14:paraId="03D518E4" w14:textId="2C07064F" w:rsidR="008E1522" w:rsidRDefault="008E1522">
      <w:pPr>
        <w:pStyle w:val="TOC5"/>
        <w:rPr>
          <w:rFonts w:asciiTheme="minorHAnsi" w:eastAsiaTheme="minorEastAsia" w:hAnsiTheme="minorHAnsi" w:cstheme="minorBidi"/>
          <w:noProof/>
          <w:sz w:val="22"/>
          <w:szCs w:val="22"/>
          <w:lang w:eastAsia="en-GB"/>
        </w:rPr>
      </w:pPr>
      <w:r>
        <w:rPr>
          <w:noProof/>
        </w:rPr>
        <w:t>6.3.12.2.2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_Toc154510314 \h </w:instrText>
      </w:r>
      <w:r>
        <w:rPr>
          <w:noProof/>
        </w:rPr>
      </w:r>
      <w:r>
        <w:rPr>
          <w:noProof/>
        </w:rPr>
        <w:fldChar w:fldCharType="separate"/>
      </w:r>
      <w:r>
        <w:rPr>
          <w:noProof/>
        </w:rPr>
        <w:t>20</w:t>
      </w:r>
      <w:r>
        <w:rPr>
          <w:noProof/>
        </w:rPr>
        <w:fldChar w:fldCharType="end"/>
      </w:r>
    </w:p>
    <w:p w14:paraId="212890FC" w14:textId="14D18667" w:rsidR="008E1522" w:rsidRDefault="008E1522">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_Toc154510315 \h </w:instrText>
      </w:r>
      <w:r>
        <w:rPr>
          <w:noProof/>
        </w:rPr>
      </w:r>
      <w:r>
        <w:rPr>
          <w:noProof/>
        </w:rPr>
        <w:fldChar w:fldCharType="separate"/>
      </w:r>
      <w:r>
        <w:rPr>
          <w:noProof/>
        </w:rPr>
        <w:t>20</w:t>
      </w:r>
      <w:r>
        <w:rPr>
          <w:noProof/>
        </w:rPr>
        <w:fldChar w:fldCharType="end"/>
      </w:r>
    </w:p>
    <w:p w14:paraId="2C4EE931" w14:textId="14677693" w:rsidR="008E1522" w:rsidRDefault="008E1522">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Group document subscription and notification procedure</w:t>
      </w:r>
      <w:r>
        <w:rPr>
          <w:noProof/>
        </w:rPr>
        <w:tab/>
      </w:r>
      <w:r>
        <w:rPr>
          <w:noProof/>
        </w:rPr>
        <w:fldChar w:fldCharType="begin" w:fldLock="1"/>
      </w:r>
      <w:r>
        <w:rPr>
          <w:noProof/>
        </w:rPr>
        <w:instrText xml:space="preserve"> PAGEREF _Toc154510316 \h </w:instrText>
      </w:r>
      <w:r>
        <w:rPr>
          <w:noProof/>
        </w:rPr>
      </w:r>
      <w:r>
        <w:rPr>
          <w:noProof/>
        </w:rPr>
        <w:fldChar w:fldCharType="separate"/>
      </w:r>
      <w:r>
        <w:rPr>
          <w:noProof/>
        </w:rPr>
        <w:t>20</w:t>
      </w:r>
      <w:r>
        <w:rPr>
          <w:noProof/>
        </w:rPr>
        <w:fldChar w:fldCharType="end"/>
      </w:r>
    </w:p>
    <w:p w14:paraId="6A54C7E0" w14:textId="751CF5F3" w:rsidR="008E1522" w:rsidRDefault="008E1522">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_Toc154510317 \h </w:instrText>
      </w:r>
      <w:r>
        <w:rPr>
          <w:noProof/>
        </w:rPr>
      </w:r>
      <w:r>
        <w:rPr>
          <w:noProof/>
        </w:rPr>
        <w:fldChar w:fldCharType="separate"/>
      </w:r>
      <w:r>
        <w:rPr>
          <w:noProof/>
        </w:rPr>
        <w:t>20</w:t>
      </w:r>
      <w:r>
        <w:rPr>
          <w:noProof/>
        </w:rPr>
        <w:fldChar w:fldCharType="end"/>
      </w:r>
    </w:p>
    <w:p w14:paraId="5184DCBA" w14:textId="46B85B3E" w:rsidR="008E1522" w:rsidRDefault="008E1522">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_Toc154510318 \h </w:instrText>
      </w:r>
      <w:r>
        <w:rPr>
          <w:noProof/>
        </w:rPr>
      </w:r>
      <w:r>
        <w:rPr>
          <w:noProof/>
        </w:rPr>
        <w:fldChar w:fldCharType="separate"/>
      </w:r>
      <w:r>
        <w:rPr>
          <w:noProof/>
        </w:rPr>
        <w:t>21</w:t>
      </w:r>
      <w:r>
        <w:rPr>
          <w:noProof/>
        </w:rPr>
        <w:fldChar w:fldCharType="end"/>
      </w:r>
    </w:p>
    <w:p w14:paraId="7114AB2D" w14:textId="5555AA83" w:rsidR="008E1522" w:rsidRDefault="008E1522">
      <w:pPr>
        <w:pStyle w:val="TOC5"/>
        <w:rPr>
          <w:rFonts w:asciiTheme="minorHAnsi" w:eastAsiaTheme="minorEastAsia" w:hAnsiTheme="minorHAnsi" w:cstheme="minorBidi"/>
          <w:noProof/>
          <w:sz w:val="22"/>
          <w:szCs w:val="22"/>
          <w:lang w:eastAsia="en-GB"/>
        </w:rPr>
      </w:pPr>
      <w:r>
        <w:rPr>
          <w:noProof/>
        </w:rPr>
        <w:t>6.3.13.2.1</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_Toc154510319 \h </w:instrText>
      </w:r>
      <w:r>
        <w:rPr>
          <w:noProof/>
        </w:rPr>
      </w:r>
      <w:r>
        <w:rPr>
          <w:noProof/>
        </w:rPr>
        <w:fldChar w:fldCharType="separate"/>
      </w:r>
      <w:r>
        <w:rPr>
          <w:noProof/>
        </w:rPr>
        <w:t>21</w:t>
      </w:r>
      <w:r>
        <w:rPr>
          <w:noProof/>
        </w:rPr>
        <w:fldChar w:fldCharType="end"/>
      </w:r>
    </w:p>
    <w:p w14:paraId="40F7D4DC" w14:textId="03FF1454" w:rsidR="008E1522" w:rsidRDefault="008E1522">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_Toc154510320 \h </w:instrText>
      </w:r>
      <w:r>
        <w:rPr>
          <w:noProof/>
        </w:rPr>
      </w:r>
      <w:r>
        <w:rPr>
          <w:noProof/>
        </w:rPr>
        <w:fldChar w:fldCharType="separate"/>
      </w:r>
      <w:r>
        <w:rPr>
          <w:noProof/>
        </w:rPr>
        <w:t>22</w:t>
      </w:r>
      <w:r>
        <w:rPr>
          <w:noProof/>
        </w:rPr>
        <w:fldChar w:fldCharType="end"/>
      </w:r>
    </w:p>
    <w:p w14:paraId="7EADCAF8" w14:textId="3CDF18A5" w:rsidR="008E1522" w:rsidRDefault="008E1522">
      <w:pPr>
        <w:pStyle w:val="TOC5"/>
        <w:rPr>
          <w:rFonts w:asciiTheme="minorHAnsi" w:eastAsiaTheme="minorEastAsia" w:hAnsiTheme="minorHAnsi" w:cstheme="minorBidi"/>
          <w:noProof/>
          <w:sz w:val="22"/>
          <w:szCs w:val="22"/>
          <w:lang w:eastAsia="en-GB"/>
        </w:rPr>
      </w:pPr>
      <w:r>
        <w:rPr>
          <w:noProof/>
        </w:rPr>
        <w:t>6.3.13.2.3</w:t>
      </w:r>
      <w:r>
        <w:rPr>
          <w:rFonts w:asciiTheme="minorHAnsi" w:eastAsiaTheme="minorEastAsia" w:hAnsiTheme="minorHAnsi" w:cstheme="minorBidi"/>
          <w:noProof/>
          <w:sz w:val="22"/>
          <w:szCs w:val="22"/>
          <w:lang w:eastAsia="en-GB"/>
        </w:rPr>
        <w:tab/>
      </w:r>
      <w:r>
        <w:rPr>
          <w:noProof/>
        </w:rPr>
        <w:t>Procedure of group management server (GMS) owning a constituent MCS group acting as subscriber</w:t>
      </w:r>
      <w:r>
        <w:rPr>
          <w:noProof/>
        </w:rPr>
        <w:tab/>
      </w:r>
      <w:r>
        <w:rPr>
          <w:noProof/>
        </w:rPr>
        <w:fldChar w:fldCharType="begin" w:fldLock="1"/>
      </w:r>
      <w:r>
        <w:rPr>
          <w:noProof/>
        </w:rPr>
        <w:instrText xml:space="preserve"> PAGEREF _Toc154510321 \h </w:instrText>
      </w:r>
      <w:r>
        <w:rPr>
          <w:noProof/>
        </w:rPr>
      </w:r>
      <w:r>
        <w:rPr>
          <w:noProof/>
        </w:rPr>
        <w:fldChar w:fldCharType="separate"/>
      </w:r>
      <w:r>
        <w:rPr>
          <w:noProof/>
        </w:rPr>
        <w:t>23</w:t>
      </w:r>
      <w:r>
        <w:rPr>
          <w:noProof/>
        </w:rPr>
        <w:fldChar w:fldCharType="end"/>
      </w:r>
    </w:p>
    <w:p w14:paraId="6C507E22" w14:textId="562D0E91" w:rsidR="008E1522" w:rsidRDefault="008E1522">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_Toc154510322 \h </w:instrText>
      </w:r>
      <w:r>
        <w:rPr>
          <w:noProof/>
        </w:rPr>
      </w:r>
      <w:r>
        <w:rPr>
          <w:noProof/>
        </w:rPr>
        <w:fldChar w:fldCharType="separate"/>
      </w:r>
      <w:r>
        <w:rPr>
          <w:noProof/>
        </w:rPr>
        <w:t>24</w:t>
      </w:r>
      <w:r>
        <w:rPr>
          <w:noProof/>
        </w:rPr>
        <w:fldChar w:fldCharType="end"/>
      </w:r>
    </w:p>
    <w:p w14:paraId="6703C9DF" w14:textId="71D5DDD4" w:rsidR="008E1522" w:rsidRDefault="008E1522">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_Toc154510323 \h </w:instrText>
      </w:r>
      <w:r>
        <w:rPr>
          <w:noProof/>
        </w:rPr>
      </w:r>
      <w:r>
        <w:rPr>
          <w:noProof/>
        </w:rPr>
        <w:fldChar w:fldCharType="separate"/>
      </w:r>
      <w:r>
        <w:rPr>
          <w:noProof/>
        </w:rPr>
        <w:t>24</w:t>
      </w:r>
      <w:r>
        <w:rPr>
          <w:noProof/>
        </w:rPr>
        <w:fldChar w:fldCharType="end"/>
      </w:r>
    </w:p>
    <w:p w14:paraId="17646308" w14:textId="5F8E5C1D" w:rsidR="008E1522" w:rsidRDefault="008E1522">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of GMS performing the subscription proxy function</w:t>
      </w:r>
      <w:r>
        <w:rPr>
          <w:noProof/>
        </w:rPr>
        <w:tab/>
      </w:r>
      <w:r>
        <w:rPr>
          <w:noProof/>
        </w:rPr>
        <w:fldChar w:fldCharType="begin" w:fldLock="1"/>
      </w:r>
      <w:r>
        <w:rPr>
          <w:noProof/>
        </w:rPr>
        <w:instrText xml:space="preserve"> PAGEREF _Toc154510324 \h </w:instrText>
      </w:r>
      <w:r>
        <w:rPr>
          <w:noProof/>
        </w:rPr>
      </w:r>
      <w:r>
        <w:rPr>
          <w:noProof/>
        </w:rPr>
        <w:fldChar w:fldCharType="separate"/>
      </w:r>
      <w:r>
        <w:rPr>
          <w:noProof/>
        </w:rPr>
        <w:t>24</w:t>
      </w:r>
      <w:r>
        <w:rPr>
          <w:noProof/>
        </w:rPr>
        <w:fldChar w:fldCharType="end"/>
      </w:r>
    </w:p>
    <w:p w14:paraId="0137D66B" w14:textId="116C9C6B" w:rsidR="008E1522" w:rsidRDefault="008E1522">
      <w:pPr>
        <w:pStyle w:val="TOC6"/>
        <w:rPr>
          <w:rFonts w:asciiTheme="minorHAnsi" w:eastAsiaTheme="minorEastAsia" w:hAnsiTheme="minorHAnsi" w:cstheme="minorBidi"/>
          <w:noProof/>
          <w:sz w:val="22"/>
          <w:szCs w:val="22"/>
          <w:lang w:eastAsia="en-GB"/>
        </w:rPr>
      </w:pPr>
      <w:r>
        <w:rPr>
          <w:noProof/>
        </w:rPr>
        <w:t>6.3.13.3.2.1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_Toc154510325 \h </w:instrText>
      </w:r>
      <w:r>
        <w:rPr>
          <w:noProof/>
        </w:rPr>
      </w:r>
      <w:r>
        <w:rPr>
          <w:noProof/>
        </w:rPr>
        <w:fldChar w:fldCharType="separate"/>
      </w:r>
      <w:r>
        <w:rPr>
          <w:noProof/>
        </w:rPr>
        <w:t>24</w:t>
      </w:r>
      <w:r>
        <w:rPr>
          <w:noProof/>
        </w:rPr>
        <w:fldChar w:fldCharType="end"/>
      </w:r>
    </w:p>
    <w:p w14:paraId="5629764D" w14:textId="162A105C" w:rsidR="008E1522" w:rsidRDefault="008E1522">
      <w:pPr>
        <w:pStyle w:val="TOC6"/>
        <w:rPr>
          <w:rFonts w:asciiTheme="minorHAnsi" w:eastAsiaTheme="minorEastAsia" w:hAnsiTheme="minorHAnsi" w:cstheme="minorBidi"/>
          <w:noProof/>
          <w:sz w:val="22"/>
          <w:szCs w:val="22"/>
          <w:lang w:eastAsia="en-GB"/>
        </w:rPr>
      </w:pPr>
      <w:r>
        <w:rPr>
          <w:noProof/>
        </w:rPr>
        <w:t>6.3.13.3.2.2</w:t>
      </w:r>
      <w:r>
        <w:rPr>
          <w:rFonts w:asciiTheme="minorHAnsi" w:eastAsiaTheme="minorEastAsia" w:hAnsiTheme="minorHAnsi" w:cstheme="minorBidi"/>
          <w:noProof/>
          <w:sz w:val="22"/>
          <w:szCs w:val="22"/>
          <w:lang w:eastAsia="en-GB"/>
        </w:rPr>
        <w:tab/>
      </w:r>
      <w:r>
        <w:rPr>
          <w:noProof/>
        </w:rPr>
        <w:t>GMC originated subscription proxy procedure</w:t>
      </w:r>
      <w:r>
        <w:rPr>
          <w:noProof/>
        </w:rPr>
        <w:tab/>
      </w:r>
      <w:r>
        <w:rPr>
          <w:noProof/>
        </w:rPr>
        <w:fldChar w:fldCharType="begin" w:fldLock="1"/>
      </w:r>
      <w:r>
        <w:rPr>
          <w:noProof/>
        </w:rPr>
        <w:instrText xml:space="preserve"> PAGEREF _Toc154510326 \h </w:instrText>
      </w:r>
      <w:r>
        <w:rPr>
          <w:noProof/>
        </w:rPr>
      </w:r>
      <w:r>
        <w:rPr>
          <w:noProof/>
        </w:rPr>
        <w:fldChar w:fldCharType="separate"/>
      </w:r>
      <w:r>
        <w:rPr>
          <w:noProof/>
        </w:rPr>
        <w:t>25</w:t>
      </w:r>
      <w:r>
        <w:rPr>
          <w:noProof/>
        </w:rPr>
        <w:fldChar w:fldCharType="end"/>
      </w:r>
    </w:p>
    <w:p w14:paraId="0FAC40FE" w14:textId="3E61917A" w:rsidR="008E1522" w:rsidRDefault="008E1522">
      <w:pPr>
        <w:pStyle w:val="TOC6"/>
        <w:rPr>
          <w:rFonts w:asciiTheme="minorHAnsi" w:eastAsiaTheme="minorEastAsia" w:hAnsiTheme="minorHAnsi" w:cstheme="minorBidi"/>
          <w:noProof/>
          <w:sz w:val="22"/>
          <w:szCs w:val="22"/>
          <w:lang w:eastAsia="en-GB"/>
        </w:rPr>
      </w:pPr>
      <w:r>
        <w:rPr>
          <w:noProof/>
        </w:rPr>
        <w:t>6.3.13.3.2.3</w:t>
      </w:r>
      <w:r>
        <w:rPr>
          <w:rFonts w:asciiTheme="minorHAnsi" w:eastAsiaTheme="minorEastAsia" w:hAnsiTheme="minorHAnsi" w:cstheme="minorBidi"/>
          <w:noProof/>
          <w:sz w:val="22"/>
          <w:szCs w:val="22"/>
          <w:lang w:eastAsia="en-GB"/>
        </w:rPr>
        <w:tab/>
      </w:r>
      <w:r>
        <w:rPr>
          <w:noProof/>
        </w:rPr>
        <w:t>MCS server originated subscription proxy procedure</w:t>
      </w:r>
      <w:r>
        <w:rPr>
          <w:noProof/>
        </w:rPr>
        <w:tab/>
      </w:r>
      <w:r>
        <w:rPr>
          <w:noProof/>
        </w:rPr>
        <w:fldChar w:fldCharType="begin" w:fldLock="1"/>
      </w:r>
      <w:r>
        <w:rPr>
          <w:noProof/>
        </w:rPr>
        <w:instrText xml:space="preserve"> PAGEREF _Toc154510327 \h </w:instrText>
      </w:r>
      <w:r>
        <w:rPr>
          <w:noProof/>
        </w:rPr>
      </w:r>
      <w:r>
        <w:rPr>
          <w:noProof/>
        </w:rPr>
        <w:fldChar w:fldCharType="separate"/>
      </w:r>
      <w:r>
        <w:rPr>
          <w:noProof/>
        </w:rPr>
        <w:t>26</w:t>
      </w:r>
      <w:r>
        <w:rPr>
          <w:noProof/>
        </w:rPr>
        <w:fldChar w:fldCharType="end"/>
      </w:r>
    </w:p>
    <w:p w14:paraId="5E46071F" w14:textId="736E6A01" w:rsidR="008E1522" w:rsidRDefault="008E1522">
      <w:pPr>
        <w:pStyle w:val="TOC6"/>
        <w:rPr>
          <w:rFonts w:asciiTheme="minorHAnsi" w:eastAsiaTheme="minorEastAsia" w:hAnsiTheme="minorHAnsi" w:cstheme="minorBidi"/>
          <w:noProof/>
          <w:sz w:val="22"/>
          <w:szCs w:val="22"/>
          <w:lang w:eastAsia="en-GB"/>
        </w:rPr>
      </w:pPr>
      <w:r>
        <w:rPr>
          <w:noProof/>
        </w:rPr>
        <w:t>6.3.13.3.2.4</w:t>
      </w:r>
      <w:r>
        <w:rPr>
          <w:rFonts w:asciiTheme="minorHAnsi" w:eastAsiaTheme="minorEastAsia" w:hAnsiTheme="minorHAnsi" w:cstheme="minorBidi"/>
          <w:noProof/>
          <w:sz w:val="22"/>
          <w:szCs w:val="22"/>
          <w:lang w:eastAsia="en-GB"/>
        </w:rPr>
        <w:tab/>
      </w:r>
      <w:r>
        <w:rPr>
          <w:noProof/>
        </w:rPr>
        <w:t>Procedure for GMS acting as subscriber on behalf of GMC</w:t>
      </w:r>
      <w:r>
        <w:rPr>
          <w:noProof/>
        </w:rPr>
        <w:tab/>
      </w:r>
      <w:r>
        <w:rPr>
          <w:noProof/>
        </w:rPr>
        <w:fldChar w:fldCharType="begin" w:fldLock="1"/>
      </w:r>
      <w:r>
        <w:rPr>
          <w:noProof/>
        </w:rPr>
        <w:instrText xml:space="preserve"> PAGEREF _Toc154510328 \h </w:instrText>
      </w:r>
      <w:r>
        <w:rPr>
          <w:noProof/>
        </w:rPr>
      </w:r>
      <w:r>
        <w:rPr>
          <w:noProof/>
        </w:rPr>
        <w:fldChar w:fldCharType="separate"/>
      </w:r>
      <w:r>
        <w:rPr>
          <w:noProof/>
        </w:rPr>
        <w:t>26</w:t>
      </w:r>
      <w:r>
        <w:rPr>
          <w:noProof/>
        </w:rPr>
        <w:fldChar w:fldCharType="end"/>
      </w:r>
    </w:p>
    <w:p w14:paraId="3F8C089A" w14:textId="2070C363" w:rsidR="008E1522" w:rsidRDefault="008E1522">
      <w:pPr>
        <w:pStyle w:val="TOC5"/>
        <w:rPr>
          <w:rFonts w:asciiTheme="minorHAnsi" w:eastAsiaTheme="minorEastAsia" w:hAnsiTheme="minorHAnsi" w:cstheme="minorBidi"/>
          <w:noProof/>
          <w:sz w:val="22"/>
          <w:szCs w:val="22"/>
          <w:lang w:eastAsia="en-GB"/>
        </w:rPr>
      </w:pPr>
      <w:r>
        <w:rPr>
          <w:noProof/>
        </w:rPr>
        <w:t>6.3.13.3.3</w:t>
      </w:r>
      <w:r>
        <w:rPr>
          <w:rFonts w:asciiTheme="minorHAnsi" w:eastAsiaTheme="minorEastAsia" w:hAnsiTheme="minorHAnsi" w:cstheme="minorBidi"/>
          <w:noProof/>
          <w:sz w:val="22"/>
          <w:szCs w:val="22"/>
          <w:lang w:eastAsia="en-GB"/>
        </w:rPr>
        <w:tab/>
      </w:r>
      <w:r>
        <w:rPr>
          <w:noProof/>
        </w:rPr>
        <w:t>Procedures of GMS owning the MCS group</w:t>
      </w:r>
      <w:r>
        <w:rPr>
          <w:noProof/>
        </w:rPr>
        <w:tab/>
      </w:r>
      <w:r>
        <w:rPr>
          <w:noProof/>
        </w:rPr>
        <w:fldChar w:fldCharType="begin" w:fldLock="1"/>
      </w:r>
      <w:r>
        <w:rPr>
          <w:noProof/>
        </w:rPr>
        <w:instrText xml:space="preserve"> PAGEREF _Toc154510329 \h </w:instrText>
      </w:r>
      <w:r>
        <w:rPr>
          <w:noProof/>
        </w:rPr>
      </w:r>
      <w:r>
        <w:rPr>
          <w:noProof/>
        </w:rPr>
        <w:fldChar w:fldCharType="separate"/>
      </w:r>
      <w:r>
        <w:rPr>
          <w:noProof/>
        </w:rPr>
        <w:t>27</w:t>
      </w:r>
      <w:r>
        <w:rPr>
          <w:noProof/>
        </w:rPr>
        <w:fldChar w:fldCharType="end"/>
      </w:r>
    </w:p>
    <w:p w14:paraId="7A32DBB3" w14:textId="12A9C400" w:rsidR="008E1522" w:rsidRDefault="008E1522">
      <w:pPr>
        <w:pStyle w:val="TOC3"/>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Temporary MCS group formation procedure</w:t>
      </w:r>
      <w:r>
        <w:rPr>
          <w:noProof/>
        </w:rPr>
        <w:tab/>
      </w:r>
      <w:r>
        <w:rPr>
          <w:noProof/>
        </w:rPr>
        <w:fldChar w:fldCharType="begin" w:fldLock="1"/>
      </w:r>
      <w:r>
        <w:rPr>
          <w:noProof/>
        </w:rPr>
        <w:instrText xml:space="preserve"> PAGEREF _Toc154510330 \h </w:instrText>
      </w:r>
      <w:r>
        <w:rPr>
          <w:noProof/>
        </w:rPr>
      </w:r>
      <w:r>
        <w:rPr>
          <w:noProof/>
        </w:rPr>
        <w:fldChar w:fldCharType="separate"/>
      </w:r>
      <w:r>
        <w:rPr>
          <w:noProof/>
        </w:rPr>
        <w:t>28</w:t>
      </w:r>
      <w:r>
        <w:rPr>
          <w:noProof/>
        </w:rPr>
        <w:fldChar w:fldCharType="end"/>
      </w:r>
    </w:p>
    <w:p w14:paraId="0C23677A" w14:textId="04EB0792" w:rsidR="008E1522" w:rsidRDefault="008E1522">
      <w:pPr>
        <w:pStyle w:val="TOC4"/>
        <w:rPr>
          <w:rFonts w:asciiTheme="minorHAnsi" w:eastAsiaTheme="minorEastAsia" w:hAnsiTheme="minorHAnsi" w:cstheme="minorBidi"/>
          <w:noProof/>
          <w:sz w:val="22"/>
          <w:szCs w:val="22"/>
          <w:lang w:eastAsia="en-GB"/>
        </w:rPr>
      </w:pPr>
      <w:r>
        <w:rPr>
          <w:noProof/>
        </w:rPr>
        <w:t>6.3.14.1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_Toc154510331 \h </w:instrText>
      </w:r>
      <w:r>
        <w:rPr>
          <w:noProof/>
        </w:rPr>
      </w:r>
      <w:r>
        <w:rPr>
          <w:noProof/>
        </w:rPr>
        <w:fldChar w:fldCharType="separate"/>
      </w:r>
      <w:r>
        <w:rPr>
          <w:noProof/>
        </w:rPr>
        <w:t>28</w:t>
      </w:r>
      <w:r>
        <w:rPr>
          <w:noProof/>
        </w:rPr>
        <w:fldChar w:fldCharType="end"/>
      </w:r>
    </w:p>
    <w:p w14:paraId="45457A21" w14:textId="0319BC02" w:rsidR="008E1522" w:rsidRDefault="008E1522">
      <w:pPr>
        <w:pStyle w:val="TOC4"/>
        <w:rPr>
          <w:rFonts w:asciiTheme="minorHAnsi" w:eastAsiaTheme="minorEastAsia" w:hAnsiTheme="minorHAnsi" w:cstheme="minorBidi"/>
          <w:noProof/>
          <w:sz w:val="22"/>
          <w:szCs w:val="22"/>
          <w:lang w:eastAsia="en-GB"/>
        </w:rPr>
      </w:pPr>
      <w:r>
        <w:rPr>
          <w:noProof/>
        </w:rPr>
        <w:lastRenderedPageBreak/>
        <w:t>6.3.14.2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_Toc154510332 \h </w:instrText>
      </w:r>
      <w:r>
        <w:rPr>
          <w:noProof/>
        </w:rPr>
      </w:r>
      <w:r>
        <w:rPr>
          <w:noProof/>
        </w:rPr>
        <w:fldChar w:fldCharType="separate"/>
      </w:r>
      <w:r>
        <w:rPr>
          <w:noProof/>
        </w:rPr>
        <w:t>28</w:t>
      </w:r>
      <w:r>
        <w:rPr>
          <w:noProof/>
        </w:rPr>
        <w:fldChar w:fldCharType="end"/>
      </w:r>
    </w:p>
    <w:p w14:paraId="156B106B" w14:textId="058CE611" w:rsidR="008E1522" w:rsidRDefault="008E1522">
      <w:pPr>
        <w:pStyle w:val="TOC4"/>
        <w:rPr>
          <w:rFonts w:asciiTheme="minorHAnsi" w:eastAsiaTheme="minorEastAsia" w:hAnsiTheme="minorHAnsi" w:cstheme="minorBidi"/>
          <w:noProof/>
          <w:sz w:val="22"/>
          <w:szCs w:val="22"/>
          <w:lang w:eastAsia="en-GB"/>
        </w:rPr>
      </w:pPr>
      <w:r>
        <w:rPr>
          <w:noProof/>
        </w:rPr>
        <w:t>6.3.14.3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_Toc154510333 \h </w:instrText>
      </w:r>
      <w:r>
        <w:rPr>
          <w:noProof/>
        </w:rPr>
      </w:r>
      <w:r>
        <w:rPr>
          <w:noProof/>
        </w:rPr>
        <w:fldChar w:fldCharType="separate"/>
      </w:r>
      <w:r>
        <w:rPr>
          <w:noProof/>
        </w:rPr>
        <w:t>29</w:t>
      </w:r>
      <w:r>
        <w:rPr>
          <w:noProof/>
        </w:rPr>
        <w:fldChar w:fldCharType="end"/>
      </w:r>
    </w:p>
    <w:p w14:paraId="476196D6" w14:textId="3594B313" w:rsidR="008E1522" w:rsidRDefault="008E1522">
      <w:pPr>
        <w:pStyle w:val="TOC5"/>
        <w:rPr>
          <w:rFonts w:asciiTheme="minorHAnsi" w:eastAsiaTheme="minorEastAsia" w:hAnsiTheme="minorHAnsi" w:cstheme="minorBidi"/>
          <w:noProof/>
          <w:sz w:val="22"/>
          <w:szCs w:val="22"/>
          <w:lang w:eastAsia="en-GB"/>
        </w:rPr>
      </w:pPr>
      <w:r>
        <w:rPr>
          <w:noProof/>
        </w:rPr>
        <w:t>6.3.14.3.1</w:t>
      </w:r>
      <w:r>
        <w:rPr>
          <w:rFonts w:asciiTheme="minorHAnsi" w:eastAsiaTheme="minorEastAsia" w:hAnsiTheme="minorHAnsi" w:cstheme="minorBidi"/>
          <w:noProof/>
          <w:sz w:val="22"/>
          <w:szCs w:val="22"/>
          <w:lang w:eastAsia="en-GB"/>
        </w:rPr>
        <w:tab/>
      </w:r>
      <w:r>
        <w:rPr>
          <w:noProof/>
        </w:rPr>
        <w:t>Procedure of GMS creating a temporary MCS group</w:t>
      </w:r>
      <w:r>
        <w:rPr>
          <w:noProof/>
        </w:rPr>
        <w:tab/>
      </w:r>
      <w:r>
        <w:rPr>
          <w:noProof/>
        </w:rPr>
        <w:fldChar w:fldCharType="begin" w:fldLock="1"/>
      </w:r>
      <w:r>
        <w:rPr>
          <w:noProof/>
        </w:rPr>
        <w:instrText xml:space="preserve"> PAGEREF _Toc154510334 \h </w:instrText>
      </w:r>
      <w:r>
        <w:rPr>
          <w:noProof/>
        </w:rPr>
      </w:r>
      <w:r>
        <w:rPr>
          <w:noProof/>
        </w:rPr>
        <w:fldChar w:fldCharType="separate"/>
      </w:r>
      <w:r>
        <w:rPr>
          <w:noProof/>
        </w:rPr>
        <w:t>29</w:t>
      </w:r>
      <w:r>
        <w:rPr>
          <w:noProof/>
        </w:rPr>
        <w:fldChar w:fldCharType="end"/>
      </w:r>
    </w:p>
    <w:p w14:paraId="05E471E7" w14:textId="6AC0F4AA" w:rsidR="008E1522" w:rsidRDefault="008E1522">
      <w:pPr>
        <w:pStyle w:val="TOC5"/>
        <w:rPr>
          <w:rFonts w:asciiTheme="minorHAnsi" w:eastAsiaTheme="minorEastAsia" w:hAnsiTheme="minorHAnsi" w:cstheme="minorBidi"/>
          <w:noProof/>
          <w:sz w:val="22"/>
          <w:szCs w:val="22"/>
          <w:lang w:eastAsia="en-GB"/>
        </w:rPr>
      </w:pPr>
      <w:r>
        <w:rPr>
          <w:noProof/>
        </w:rPr>
        <w:t>6.3.14.3.2</w:t>
      </w:r>
      <w:r>
        <w:rPr>
          <w:rFonts w:asciiTheme="minorHAnsi" w:eastAsiaTheme="minorEastAsia" w:hAnsiTheme="minorHAnsi" w:cstheme="minorBidi"/>
          <w:noProof/>
          <w:sz w:val="22"/>
          <w:szCs w:val="22"/>
          <w:lang w:eastAsia="en-GB"/>
        </w:rPr>
        <w:tab/>
      </w:r>
      <w:r>
        <w:rPr>
          <w:noProof/>
        </w:rPr>
        <w:t>Procedure of GMS owning an MCS group to be combined</w:t>
      </w:r>
      <w:r>
        <w:rPr>
          <w:noProof/>
        </w:rPr>
        <w:tab/>
      </w:r>
      <w:r>
        <w:rPr>
          <w:noProof/>
        </w:rPr>
        <w:fldChar w:fldCharType="begin" w:fldLock="1"/>
      </w:r>
      <w:r>
        <w:rPr>
          <w:noProof/>
        </w:rPr>
        <w:instrText xml:space="preserve"> PAGEREF _Toc154510335 \h </w:instrText>
      </w:r>
      <w:r>
        <w:rPr>
          <w:noProof/>
        </w:rPr>
      </w:r>
      <w:r>
        <w:rPr>
          <w:noProof/>
        </w:rPr>
        <w:fldChar w:fldCharType="separate"/>
      </w:r>
      <w:r>
        <w:rPr>
          <w:noProof/>
        </w:rPr>
        <w:t>31</w:t>
      </w:r>
      <w:r>
        <w:rPr>
          <w:noProof/>
        </w:rPr>
        <w:fldChar w:fldCharType="end"/>
      </w:r>
    </w:p>
    <w:p w14:paraId="27F25C73" w14:textId="17344605" w:rsidR="008E1522" w:rsidRDefault="008E1522">
      <w:pPr>
        <w:pStyle w:val="TOC3"/>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Temporary MCS group tear down procedure</w:t>
      </w:r>
      <w:r>
        <w:rPr>
          <w:noProof/>
        </w:rPr>
        <w:tab/>
      </w:r>
      <w:r>
        <w:rPr>
          <w:noProof/>
        </w:rPr>
        <w:fldChar w:fldCharType="begin" w:fldLock="1"/>
      </w:r>
      <w:r>
        <w:rPr>
          <w:noProof/>
        </w:rPr>
        <w:instrText xml:space="preserve"> PAGEREF _Toc154510336 \h </w:instrText>
      </w:r>
      <w:r>
        <w:rPr>
          <w:noProof/>
        </w:rPr>
      </w:r>
      <w:r>
        <w:rPr>
          <w:noProof/>
        </w:rPr>
        <w:fldChar w:fldCharType="separate"/>
      </w:r>
      <w:r>
        <w:rPr>
          <w:noProof/>
        </w:rPr>
        <w:t>32</w:t>
      </w:r>
      <w:r>
        <w:rPr>
          <w:noProof/>
        </w:rPr>
        <w:fldChar w:fldCharType="end"/>
      </w:r>
    </w:p>
    <w:p w14:paraId="17D15DBA" w14:textId="356B959A" w:rsidR="008E1522" w:rsidRDefault="008E1522">
      <w:pPr>
        <w:pStyle w:val="TOC4"/>
        <w:rPr>
          <w:rFonts w:asciiTheme="minorHAnsi" w:eastAsiaTheme="minorEastAsia" w:hAnsiTheme="minorHAnsi" w:cstheme="minorBidi"/>
          <w:noProof/>
          <w:sz w:val="22"/>
          <w:szCs w:val="22"/>
          <w:lang w:eastAsia="en-GB"/>
        </w:rPr>
      </w:pPr>
      <w:r>
        <w:rPr>
          <w:noProof/>
        </w:rPr>
        <w:t>6.3.15.1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_Toc154510337 \h </w:instrText>
      </w:r>
      <w:r>
        <w:rPr>
          <w:noProof/>
        </w:rPr>
      </w:r>
      <w:r>
        <w:rPr>
          <w:noProof/>
        </w:rPr>
        <w:fldChar w:fldCharType="separate"/>
      </w:r>
      <w:r>
        <w:rPr>
          <w:noProof/>
        </w:rPr>
        <w:t>32</w:t>
      </w:r>
      <w:r>
        <w:rPr>
          <w:noProof/>
        </w:rPr>
        <w:fldChar w:fldCharType="end"/>
      </w:r>
    </w:p>
    <w:p w14:paraId="56057A04" w14:textId="46C27FE6" w:rsidR="008E1522" w:rsidRDefault="008E1522">
      <w:pPr>
        <w:pStyle w:val="TOC4"/>
        <w:rPr>
          <w:rFonts w:asciiTheme="minorHAnsi" w:eastAsiaTheme="minorEastAsia" w:hAnsiTheme="minorHAnsi" w:cstheme="minorBidi"/>
          <w:noProof/>
          <w:sz w:val="22"/>
          <w:szCs w:val="22"/>
          <w:lang w:eastAsia="en-GB"/>
        </w:rPr>
      </w:pPr>
      <w:r>
        <w:rPr>
          <w:noProof/>
        </w:rPr>
        <w:t>6.3.15.2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_Toc154510338 \h </w:instrText>
      </w:r>
      <w:r>
        <w:rPr>
          <w:noProof/>
        </w:rPr>
      </w:r>
      <w:r>
        <w:rPr>
          <w:noProof/>
        </w:rPr>
        <w:fldChar w:fldCharType="separate"/>
      </w:r>
      <w:r>
        <w:rPr>
          <w:noProof/>
        </w:rPr>
        <w:t>32</w:t>
      </w:r>
      <w:r>
        <w:rPr>
          <w:noProof/>
        </w:rPr>
        <w:fldChar w:fldCharType="end"/>
      </w:r>
    </w:p>
    <w:p w14:paraId="2B26D64D" w14:textId="1346D61A" w:rsidR="008E1522" w:rsidRDefault="008E1522">
      <w:pPr>
        <w:pStyle w:val="TOC4"/>
        <w:rPr>
          <w:rFonts w:asciiTheme="minorHAnsi" w:eastAsiaTheme="minorEastAsia" w:hAnsiTheme="minorHAnsi" w:cstheme="minorBidi"/>
          <w:noProof/>
          <w:sz w:val="22"/>
          <w:szCs w:val="22"/>
          <w:lang w:eastAsia="en-GB"/>
        </w:rPr>
      </w:pPr>
      <w:r>
        <w:rPr>
          <w:noProof/>
        </w:rPr>
        <w:t>6.3.15.3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_Toc154510339 \h </w:instrText>
      </w:r>
      <w:r>
        <w:rPr>
          <w:noProof/>
        </w:rPr>
      </w:r>
      <w:r>
        <w:rPr>
          <w:noProof/>
        </w:rPr>
        <w:fldChar w:fldCharType="separate"/>
      </w:r>
      <w:r>
        <w:rPr>
          <w:noProof/>
        </w:rPr>
        <w:t>32</w:t>
      </w:r>
      <w:r>
        <w:rPr>
          <w:noProof/>
        </w:rPr>
        <w:fldChar w:fldCharType="end"/>
      </w:r>
    </w:p>
    <w:p w14:paraId="0BF82291" w14:textId="23EC93BF" w:rsidR="008E1522" w:rsidRDefault="008E1522">
      <w:pPr>
        <w:pStyle w:val="TOC5"/>
        <w:rPr>
          <w:rFonts w:asciiTheme="minorHAnsi" w:eastAsiaTheme="minorEastAsia" w:hAnsiTheme="minorHAnsi" w:cstheme="minorBidi"/>
          <w:noProof/>
          <w:sz w:val="22"/>
          <w:szCs w:val="22"/>
          <w:lang w:eastAsia="en-GB"/>
        </w:rPr>
      </w:pPr>
      <w:r>
        <w:rPr>
          <w:noProof/>
        </w:rPr>
        <w:t>6.3.15.3.1</w:t>
      </w:r>
      <w:r>
        <w:rPr>
          <w:rFonts w:asciiTheme="minorHAnsi" w:eastAsiaTheme="minorEastAsia" w:hAnsiTheme="minorHAnsi" w:cstheme="minorBidi"/>
          <w:noProof/>
          <w:sz w:val="22"/>
          <w:szCs w:val="22"/>
          <w:lang w:eastAsia="en-GB"/>
        </w:rPr>
        <w:tab/>
      </w:r>
      <w:r>
        <w:rPr>
          <w:noProof/>
        </w:rPr>
        <w:t>Procedure of GMS owning the temporary MCS group</w:t>
      </w:r>
      <w:r>
        <w:rPr>
          <w:noProof/>
        </w:rPr>
        <w:tab/>
      </w:r>
      <w:r>
        <w:rPr>
          <w:noProof/>
        </w:rPr>
        <w:fldChar w:fldCharType="begin" w:fldLock="1"/>
      </w:r>
      <w:r>
        <w:rPr>
          <w:noProof/>
        </w:rPr>
        <w:instrText xml:space="preserve"> PAGEREF _Toc154510340 \h </w:instrText>
      </w:r>
      <w:r>
        <w:rPr>
          <w:noProof/>
        </w:rPr>
      </w:r>
      <w:r>
        <w:rPr>
          <w:noProof/>
        </w:rPr>
        <w:fldChar w:fldCharType="separate"/>
      </w:r>
      <w:r>
        <w:rPr>
          <w:noProof/>
        </w:rPr>
        <w:t>32</w:t>
      </w:r>
      <w:r>
        <w:rPr>
          <w:noProof/>
        </w:rPr>
        <w:fldChar w:fldCharType="end"/>
      </w:r>
    </w:p>
    <w:p w14:paraId="4952B8F1" w14:textId="21882976" w:rsidR="008E1522" w:rsidRDefault="008E1522">
      <w:pPr>
        <w:pStyle w:val="TOC5"/>
        <w:rPr>
          <w:rFonts w:asciiTheme="minorHAnsi" w:eastAsiaTheme="minorEastAsia" w:hAnsiTheme="minorHAnsi" w:cstheme="minorBidi"/>
          <w:noProof/>
          <w:sz w:val="22"/>
          <w:szCs w:val="22"/>
          <w:lang w:eastAsia="en-GB"/>
        </w:rPr>
      </w:pPr>
      <w:r>
        <w:rPr>
          <w:noProof/>
        </w:rPr>
        <w:t>6.3.15.3.2</w:t>
      </w:r>
      <w:r>
        <w:rPr>
          <w:rFonts w:asciiTheme="minorHAnsi" w:eastAsiaTheme="minorEastAsia" w:hAnsiTheme="minorHAnsi" w:cstheme="minorBidi"/>
          <w:noProof/>
          <w:sz w:val="22"/>
          <w:szCs w:val="22"/>
          <w:lang w:eastAsia="en-GB"/>
        </w:rPr>
        <w:tab/>
      </w:r>
      <w:r>
        <w:rPr>
          <w:noProof/>
        </w:rPr>
        <w:t>Procedure of GMS owning a constituent MCS group</w:t>
      </w:r>
      <w:r>
        <w:rPr>
          <w:noProof/>
        </w:rPr>
        <w:tab/>
      </w:r>
      <w:r>
        <w:rPr>
          <w:noProof/>
        </w:rPr>
        <w:fldChar w:fldCharType="begin" w:fldLock="1"/>
      </w:r>
      <w:r>
        <w:rPr>
          <w:noProof/>
        </w:rPr>
        <w:instrText xml:space="preserve"> PAGEREF _Toc154510341 \h </w:instrText>
      </w:r>
      <w:r>
        <w:rPr>
          <w:noProof/>
        </w:rPr>
      </w:r>
      <w:r>
        <w:rPr>
          <w:noProof/>
        </w:rPr>
        <w:fldChar w:fldCharType="separate"/>
      </w:r>
      <w:r>
        <w:rPr>
          <w:noProof/>
        </w:rPr>
        <w:t>33</w:t>
      </w:r>
      <w:r>
        <w:rPr>
          <w:noProof/>
        </w:rPr>
        <w:fldChar w:fldCharType="end"/>
      </w:r>
    </w:p>
    <w:p w14:paraId="058DCC19" w14:textId="0E7038A4" w:rsidR="008E1522" w:rsidRDefault="008E1522">
      <w:pPr>
        <w:pStyle w:val="TOC3"/>
        <w:rPr>
          <w:rFonts w:asciiTheme="minorHAnsi" w:eastAsiaTheme="minorEastAsia" w:hAnsiTheme="minorHAnsi" w:cstheme="minorBidi"/>
          <w:noProof/>
          <w:sz w:val="22"/>
          <w:szCs w:val="22"/>
          <w:lang w:eastAsia="en-GB"/>
        </w:rPr>
      </w:pPr>
      <w:r>
        <w:rPr>
          <w:noProof/>
        </w:rPr>
        <w:t>6.3.16</w:t>
      </w:r>
      <w:r>
        <w:rPr>
          <w:rFonts w:asciiTheme="minorHAnsi" w:eastAsiaTheme="minorEastAsia" w:hAnsiTheme="minorHAnsi" w:cstheme="minorBidi"/>
          <w:noProof/>
          <w:sz w:val="22"/>
          <w:szCs w:val="22"/>
          <w:lang w:eastAsia="en-GB"/>
        </w:rPr>
        <w:tab/>
      </w:r>
      <w:r>
        <w:rPr>
          <w:noProof/>
        </w:rPr>
        <w:t>Group document excluding group members retrieval procedure</w:t>
      </w:r>
      <w:r>
        <w:rPr>
          <w:noProof/>
        </w:rPr>
        <w:tab/>
      </w:r>
      <w:r>
        <w:rPr>
          <w:noProof/>
        </w:rPr>
        <w:fldChar w:fldCharType="begin" w:fldLock="1"/>
      </w:r>
      <w:r>
        <w:rPr>
          <w:noProof/>
        </w:rPr>
        <w:instrText xml:space="preserve"> PAGEREF _Toc154510342 \h </w:instrText>
      </w:r>
      <w:r>
        <w:rPr>
          <w:noProof/>
        </w:rPr>
      </w:r>
      <w:r>
        <w:rPr>
          <w:noProof/>
        </w:rPr>
        <w:fldChar w:fldCharType="separate"/>
      </w:r>
      <w:r>
        <w:rPr>
          <w:noProof/>
        </w:rPr>
        <w:t>33</w:t>
      </w:r>
      <w:r>
        <w:rPr>
          <w:noProof/>
        </w:rPr>
        <w:fldChar w:fldCharType="end"/>
      </w:r>
    </w:p>
    <w:p w14:paraId="2BDB86B1" w14:textId="7EDAD76F" w:rsidR="008E1522" w:rsidRDefault="008E1522">
      <w:pPr>
        <w:pStyle w:val="TOC4"/>
        <w:rPr>
          <w:rFonts w:asciiTheme="minorHAnsi" w:eastAsiaTheme="minorEastAsia" w:hAnsiTheme="minorHAnsi" w:cstheme="minorBidi"/>
          <w:noProof/>
          <w:sz w:val="22"/>
          <w:szCs w:val="22"/>
          <w:lang w:eastAsia="en-GB"/>
        </w:rPr>
      </w:pPr>
      <w:r>
        <w:rPr>
          <w:noProof/>
        </w:rPr>
        <w:t>6.3.16.1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_Toc154510343 \h </w:instrText>
      </w:r>
      <w:r>
        <w:rPr>
          <w:noProof/>
        </w:rPr>
      </w:r>
      <w:r>
        <w:rPr>
          <w:noProof/>
        </w:rPr>
        <w:fldChar w:fldCharType="separate"/>
      </w:r>
      <w:r>
        <w:rPr>
          <w:noProof/>
        </w:rPr>
        <w:t>33</w:t>
      </w:r>
      <w:r>
        <w:rPr>
          <w:noProof/>
        </w:rPr>
        <w:fldChar w:fldCharType="end"/>
      </w:r>
    </w:p>
    <w:p w14:paraId="1FCB0334" w14:textId="13C592EF" w:rsidR="008E1522" w:rsidRDefault="008E1522">
      <w:pPr>
        <w:pStyle w:val="TOC4"/>
        <w:rPr>
          <w:rFonts w:asciiTheme="minorHAnsi" w:eastAsiaTheme="minorEastAsia" w:hAnsiTheme="minorHAnsi" w:cstheme="minorBidi"/>
          <w:noProof/>
          <w:sz w:val="22"/>
          <w:szCs w:val="22"/>
          <w:lang w:eastAsia="en-GB"/>
        </w:rPr>
      </w:pPr>
      <w:r>
        <w:rPr>
          <w:noProof/>
        </w:rPr>
        <w:t>6.3.16.2</w:t>
      </w:r>
      <w:r>
        <w:rPr>
          <w:rFonts w:asciiTheme="minorHAnsi" w:eastAsiaTheme="minorEastAsia" w:hAnsiTheme="minorHAnsi" w:cstheme="minorBidi"/>
          <w:noProof/>
          <w:sz w:val="22"/>
          <w:szCs w:val="22"/>
          <w:lang w:eastAsia="en-GB"/>
        </w:rPr>
        <w:tab/>
      </w:r>
      <w:r>
        <w:rPr>
          <w:noProof/>
        </w:rPr>
        <w:t>Group management client (GMC) procedures</w:t>
      </w:r>
      <w:r>
        <w:rPr>
          <w:noProof/>
        </w:rPr>
        <w:tab/>
      </w:r>
      <w:r>
        <w:rPr>
          <w:noProof/>
        </w:rPr>
        <w:fldChar w:fldCharType="begin" w:fldLock="1"/>
      </w:r>
      <w:r>
        <w:rPr>
          <w:noProof/>
        </w:rPr>
        <w:instrText xml:space="preserve"> PAGEREF _Toc154510344 \h </w:instrText>
      </w:r>
      <w:r>
        <w:rPr>
          <w:noProof/>
        </w:rPr>
      </w:r>
      <w:r>
        <w:rPr>
          <w:noProof/>
        </w:rPr>
        <w:fldChar w:fldCharType="separate"/>
      </w:r>
      <w:r>
        <w:rPr>
          <w:noProof/>
        </w:rPr>
        <w:t>33</w:t>
      </w:r>
      <w:r>
        <w:rPr>
          <w:noProof/>
        </w:rPr>
        <w:fldChar w:fldCharType="end"/>
      </w:r>
    </w:p>
    <w:p w14:paraId="4A469FA2" w14:textId="4D497408" w:rsidR="008E1522" w:rsidRDefault="008E1522">
      <w:pPr>
        <w:pStyle w:val="TOC4"/>
        <w:rPr>
          <w:rFonts w:asciiTheme="minorHAnsi" w:eastAsiaTheme="minorEastAsia" w:hAnsiTheme="minorHAnsi" w:cstheme="minorBidi"/>
          <w:noProof/>
          <w:sz w:val="22"/>
          <w:szCs w:val="22"/>
          <w:lang w:eastAsia="en-GB"/>
        </w:rPr>
      </w:pPr>
      <w:r>
        <w:rPr>
          <w:noProof/>
        </w:rPr>
        <w:t>6.3.16.3</w:t>
      </w:r>
      <w:r>
        <w:rPr>
          <w:rFonts w:asciiTheme="minorHAnsi" w:eastAsiaTheme="minorEastAsia" w:hAnsiTheme="minorHAnsi" w:cstheme="minorBidi"/>
          <w:noProof/>
          <w:sz w:val="22"/>
          <w:szCs w:val="22"/>
          <w:lang w:eastAsia="en-GB"/>
        </w:rPr>
        <w:tab/>
      </w:r>
      <w:r>
        <w:rPr>
          <w:noProof/>
        </w:rPr>
        <w:t>Group management server (GMS) procedures</w:t>
      </w:r>
      <w:r>
        <w:rPr>
          <w:noProof/>
        </w:rPr>
        <w:tab/>
      </w:r>
      <w:r>
        <w:rPr>
          <w:noProof/>
        </w:rPr>
        <w:fldChar w:fldCharType="begin" w:fldLock="1"/>
      </w:r>
      <w:r>
        <w:rPr>
          <w:noProof/>
        </w:rPr>
        <w:instrText xml:space="preserve"> PAGEREF _Toc154510345 \h </w:instrText>
      </w:r>
      <w:r>
        <w:rPr>
          <w:noProof/>
        </w:rPr>
      </w:r>
      <w:r>
        <w:rPr>
          <w:noProof/>
        </w:rPr>
        <w:fldChar w:fldCharType="separate"/>
      </w:r>
      <w:r>
        <w:rPr>
          <w:noProof/>
        </w:rPr>
        <w:t>34</w:t>
      </w:r>
      <w:r>
        <w:rPr>
          <w:noProof/>
        </w:rPr>
        <w:fldChar w:fldCharType="end"/>
      </w:r>
    </w:p>
    <w:p w14:paraId="1266D71B" w14:textId="574F033A" w:rsidR="008E1522" w:rsidRDefault="008E1522">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_Toc154510346 \h </w:instrText>
      </w:r>
      <w:r>
        <w:rPr>
          <w:noProof/>
        </w:rPr>
      </w:r>
      <w:r>
        <w:rPr>
          <w:noProof/>
        </w:rPr>
        <w:fldChar w:fldCharType="separate"/>
      </w:r>
      <w:r>
        <w:rPr>
          <w:noProof/>
        </w:rPr>
        <w:t>34</w:t>
      </w:r>
      <w:r>
        <w:rPr>
          <w:noProof/>
        </w:rPr>
        <w:fldChar w:fldCharType="end"/>
      </w:r>
    </w:p>
    <w:p w14:paraId="0E56E4B4" w14:textId="7A231382" w:rsidR="008E1522" w:rsidRDefault="008E1522">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_Toc154510347 \h </w:instrText>
      </w:r>
      <w:r>
        <w:rPr>
          <w:noProof/>
        </w:rPr>
      </w:r>
      <w:r>
        <w:rPr>
          <w:noProof/>
        </w:rPr>
        <w:fldChar w:fldCharType="separate"/>
      </w:r>
      <w:r>
        <w:rPr>
          <w:noProof/>
        </w:rPr>
        <w:t>34</w:t>
      </w:r>
      <w:r>
        <w:rPr>
          <w:noProof/>
        </w:rPr>
        <w:fldChar w:fldCharType="end"/>
      </w:r>
    </w:p>
    <w:p w14:paraId="36908237" w14:textId="4F5346A0" w:rsidR="008E1522" w:rsidRDefault="008E1522">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Group coding</w:t>
      </w:r>
      <w:r>
        <w:rPr>
          <w:noProof/>
        </w:rPr>
        <w:tab/>
      </w:r>
      <w:r>
        <w:rPr>
          <w:noProof/>
        </w:rPr>
        <w:fldChar w:fldCharType="begin" w:fldLock="1"/>
      </w:r>
      <w:r>
        <w:rPr>
          <w:noProof/>
        </w:rPr>
        <w:instrText xml:space="preserve"> PAGEREF _Toc154510348 \h </w:instrText>
      </w:r>
      <w:r>
        <w:rPr>
          <w:noProof/>
        </w:rPr>
      </w:r>
      <w:r>
        <w:rPr>
          <w:noProof/>
        </w:rPr>
        <w:fldChar w:fldCharType="separate"/>
      </w:r>
      <w:r>
        <w:rPr>
          <w:noProof/>
        </w:rPr>
        <w:t>34</w:t>
      </w:r>
      <w:r>
        <w:rPr>
          <w:noProof/>
        </w:rPr>
        <w:fldChar w:fldCharType="end"/>
      </w:r>
    </w:p>
    <w:p w14:paraId="60E053FE" w14:textId="7C304EB7" w:rsidR="008E1522" w:rsidRDefault="008E1522">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_Toc154510349 \h </w:instrText>
      </w:r>
      <w:r>
        <w:rPr>
          <w:noProof/>
        </w:rPr>
      </w:r>
      <w:r>
        <w:rPr>
          <w:noProof/>
        </w:rPr>
        <w:fldChar w:fldCharType="separate"/>
      </w:r>
      <w:r>
        <w:rPr>
          <w:noProof/>
        </w:rPr>
        <w:t>34</w:t>
      </w:r>
      <w:r>
        <w:rPr>
          <w:noProof/>
        </w:rPr>
        <w:fldChar w:fldCharType="end"/>
      </w:r>
    </w:p>
    <w:p w14:paraId="19031337" w14:textId="74DA0B82"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7.2.2</w:t>
      </w:r>
      <w:r>
        <w:rPr>
          <w:rFonts w:asciiTheme="minorHAnsi" w:eastAsiaTheme="minorEastAsia" w:hAnsiTheme="minorHAnsi" w:cstheme="minorBidi"/>
          <w:noProof/>
          <w:sz w:val="22"/>
          <w:szCs w:val="22"/>
          <w:lang w:eastAsia="en-GB"/>
        </w:rPr>
        <w:tab/>
      </w:r>
      <w:r w:rsidRPr="004C32E1">
        <w:rPr>
          <w:rFonts w:eastAsia="SimSun"/>
          <w:noProof/>
        </w:rPr>
        <w:t>Structure</w:t>
      </w:r>
      <w:r>
        <w:rPr>
          <w:noProof/>
        </w:rPr>
        <w:tab/>
      </w:r>
      <w:r>
        <w:rPr>
          <w:noProof/>
        </w:rPr>
        <w:fldChar w:fldCharType="begin" w:fldLock="1"/>
      </w:r>
      <w:r>
        <w:rPr>
          <w:noProof/>
        </w:rPr>
        <w:instrText xml:space="preserve"> PAGEREF _Toc154510350 \h </w:instrText>
      </w:r>
      <w:r>
        <w:rPr>
          <w:noProof/>
        </w:rPr>
      </w:r>
      <w:r>
        <w:rPr>
          <w:noProof/>
        </w:rPr>
        <w:fldChar w:fldCharType="separate"/>
      </w:r>
      <w:r>
        <w:rPr>
          <w:noProof/>
        </w:rPr>
        <w:t>34</w:t>
      </w:r>
      <w:r>
        <w:rPr>
          <w:noProof/>
        </w:rPr>
        <w:fldChar w:fldCharType="end"/>
      </w:r>
    </w:p>
    <w:p w14:paraId="2604D396" w14:textId="36091007"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7.2.3</w:t>
      </w:r>
      <w:r>
        <w:rPr>
          <w:rFonts w:asciiTheme="minorHAnsi" w:eastAsiaTheme="minorEastAsia" w:hAnsiTheme="minorHAnsi" w:cstheme="minorBidi"/>
          <w:noProof/>
          <w:sz w:val="22"/>
          <w:szCs w:val="22"/>
          <w:lang w:eastAsia="en-GB"/>
        </w:rPr>
        <w:tab/>
      </w:r>
      <w:r w:rsidRPr="004C32E1">
        <w:rPr>
          <w:rFonts w:eastAsia="SimSun"/>
          <w:noProof/>
        </w:rPr>
        <w:t>Application Unique ID</w:t>
      </w:r>
      <w:r>
        <w:rPr>
          <w:noProof/>
        </w:rPr>
        <w:tab/>
      </w:r>
      <w:r>
        <w:rPr>
          <w:noProof/>
        </w:rPr>
        <w:fldChar w:fldCharType="begin" w:fldLock="1"/>
      </w:r>
      <w:r>
        <w:rPr>
          <w:noProof/>
        </w:rPr>
        <w:instrText xml:space="preserve"> PAGEREF _Toc154510351 \h </w:instrText>
      </w:r>
      <w:r>
        <w:rPr>
          <w:noProof/>
        </w:rPr>
      </w:r>
      <w:r>
        <w:rPr>
          <w:noProof/>
        </w:rPr>
        <w:fldChar w:fldCharType="separate"/>
      </w:r>
      <w:r>
        <w:rPr>
          <w:noProof/>
        </w:rPr>
        <w:t>42</w:t>
      </w:r>
      <w:r>
        <w:rPr>
          <w:noProof/>
        </w:rPr>
        <w:fldChar w:fldCharType="end"/>
      </w:r>
    </w:p>
    <w:p w14:paraId="2235FA96" w14:textId="6D7AFCD1"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7.2.4</w:t>
      </w:r>
      <w:r>
        <w:rPr>
          <w:rFonts w:asciiTheme="minorHAnsi" w:eastAsiaTheme="minorEastAsia" w:hAnsiTheme="minorHAnsi" w:cstheme="minorBidi"/>
          <w:noProof/>
          <w:sz w:val="22"/>
          <w:szCs w:val="22"/>
          <w:lang w:eastAsia="en-GB"/>
        </w:rPr>
        <w:tab/>
      </w:r>
      <w:r w:rsidRPr="004C32E1">
        <w:rPr>
          <w:rFonts w:eastAsia="SimSun"/>
          <w:noProof/>
        </w:rPr>
        <w:t>XML schema</w:t>
      </w:r>
      <w:r>
        <w:rPr>
          <w:noProof/>
        </w:rPr>
        <w:tab/>
      </w:r>
      <w:r>
        <w:rPr>
          <w:noProof/>
        </w:rPr>
        <w:fldChar w:fldCharType="begin" w:fldLock="1"/>
      </w:r>
      <w:r>
        <w:rPr>
          <w:noProof/>
        </w:rPr>
        <w:instrText xml:space="preserve"> PAGEREF _Toc154510352 \h </w:instrText>
      </w:r>
      <w:r>
        <w:rPr>
          <w:noProof/>
        </w:rPr>
      </w:r>
      <w:r>
        <w:rPr>
          <w:noProof/>
        </w:rPr>
        <w:fldChar w:fldCharType="separate"/>
      </w:r>
      <w:r>
        <w:rPr>
          <w:noProof/>
        </w:rPr>
        <w:t>42</w:t>
      </w:r>
      <w:r>
        <w:rPr>
          <w:noProof/>
        </w:rPr>
        <w:fldChar w:fldCharType="end"/>
      </w:r>
    </w:p>
    <w:p w14:paraId="0BDAFED9" w14:textId="7D1FA3AF"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7.2.4.1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_Toc154510353 \h </w:instrText>
      </w:r>
      <w:r>
        <w:rPr>
          <w:noProof/>
        </w:rPr>
      </w:r>
      <w:r>
        <w:rPr>
          <w:noProof/>
        </w:rPr>
        <w:fldChar w:fldCharType="separate"/>
      </w:r>
      <w:r>
        <w:rPr>
          <w:noProof/>
        </w:rPr>
        <w:t>42</w:t>
      </w:r>
      <w:r>
        <w:rPr>
          <w:noProof/>
        </w:rPr>
        <w:fldChar w:fldCharType="end"/>
      </w:r>
    </w:p>
    <w:p w14:paraId="6B6F80B4" w14:textId="6CB9411C"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7.2.4.2</w:t>
      </w:r>
      <w:r>
        <w:rPr>
          <w:rFonts w:asciiTheme="minorHAnsi" w:eastAsiaTheme="minorEastAsia" w:hAnsiTheme="minorHAnsi" w:cstheme="minorBidi"/>
          <w:noProof/>
          <w:sz w:val="22"/>
          <w:szCs w:val="22"/>
          <w:lang w:eastAsia="en-GB"/>
        </w:rPr>
        <w:tab/>
      </w:r>
      <w:r w:rsidRPr="004C32E1">
        <w:rPr>
          <w:rFonts w:eastAsia="SimSun"/>
          <w:noProof/>
        </w:rPr>
        <w:t>XML schema for MCS specific extensions</w:t>
      </w:r>
      <w:r>
        <w:rPr>
          <w:noProof/>
        </w:rPr>
        <w:tab/>
      </w:r>
      <w:r>
        <w:rPr>
          <w:noProof/>
        </w:rPr>
        <w:fldChar w:fldCharType="begin" w:fldLock="1"/>
      </w:r>
      <w:r>
        <w:rPr>
          <w:noProof/>
        </w:rPr>
        <w:instrText xml:space="preserve"> PAGEREF _Toc154510354 \h </w:instrText>
      </w:r>
      <w:r>
        <w:rPr>
          <w:noProof/>
        </w:rPr>
      </w:r>
      <w:r>
        <w:rPr>
          <w:noProof/>
        </w:rPr>
        <w:fldChar w:fldCharType="separate"/>
      </w:r>
      <w:r>
        <w:rPr>
          <w:noProof/>
        </w:rPr>
        <w:t>42</w:t>
      </w:r>
      <w:r>
        <w:rPr>
          <w:noProof/>
        </w:rPr>
        <w:fldChar w:fldCharType="end"/>
      </w:r>
    </w:p>
    <w:p w14:paraId="2FA96A3C" w14:textId="2A24AF7C"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7.2.5</w:t>
      </w:r>
      <w:r>
        <w:rPr>
          <w:rFonts w:asciiTheme="minorHAnsi" w:eastAsiaTheme="minorEastAsia" w:hAnsiTheme="minorHAnsi" w:cstheme="minorBidi"/>
          <w:noProof/>
          <w:sz w:val="22"/>
          <w:szCs w:val="22"/>
          <w:lang w:eastAsia="en-GB"/>
        </w:rPr>
        <w:tab/>
      </w:r>
      <w:r w:rsidRPr="004C32E1">
        <w:rPr>
          <w:rFonts w:eastAsia="SimSun"/>
          <w:noProof/>
        </w:rPr>
        <w:t>Default document namespace</w:t>
      </w:r>
      <w:r>
        <w:rPr>
          <w:noProof/>
        </w:rPr>
        <w:tab/>
      </w:r>
      <w:r>
        <w:rPr>
          <w:noProof/>
        </w:rPr>
        <w:fldChar w:fldCharType="begin" w:fldLock="1"/>
      </w:r>
      <w:r>
        <w:rPr>
          <w:noProof/>
        </w:rPr>
        <w:instrText xml:space="preserve"> PAGEREF _Toc154510355 \h </w:instrText>
      </w:r>
      <w:r>
        <w:rPr>
          <w:noProof/>
        </w:rPr>
      </w:r>
      <w:r>
        <w:rPr>
          <w:noProof/>
        </w:rPr>
        <w:fldChar w:fldCharType="separate"/>
      </w:r>
      <w:r>
        <w:rPr>
          <w:noProof/>
        </w:rPr>
        <w:t>47</w:t>
      </w:r>
      <w:r>
        <w:rPr>
          <w:noProof/>
        </w:rPr>
        <w:fldChar w:fldCharType="end"/>
      </w:r>
    </w:p>
    <w:p w14:paraId="115D488E" w14:textId="62D0EBF1"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7.2.6</w:t>
      </w:r>
      <w:r>
        <w:rPr>
          <w:rFonts w:asciiTheme="minorHAnsi" w:eastAsiaTheme="minorEastAsia" w:hAnsiTheme="minorHAnsi" w:cstheme="minorBidi"/>
          <w:noProof/>
          <w:sz w:val="22"/>
          <w:szCs w:val="22"/>
          <w:lang w:eastAsia="en-GB"/>
        </w:rPr>
        <w:tab/>
      </w:r>
      <w:r w:rsidRPr="004C32E1">
        <w:rPr>
          <w:rFonts w:eastAsia="SimSun"/>
          <w:noProof/>
        </w:rPr>
        <w:t>MIME type</w:t>
      </w:r>
      <w:r>
        <w:rPr>
          <w:noProof/>
        </w:rPr>
        <w:tab/>
      </w:r>
      <w:r>
        <w:rPr>
          <w:noProof/>
        </w:rPr>
        <w:fldChar w:fldCharType="begin" w:fldLock="1"/>
      </w:r>
      <w:r>
        <w:rPr>
          <w:noProof/>
        </w:rPr>
        <w:instrText xml:space="preserve"> PAGEREF _Toc154510356 \h </w:instrText>
      </w:r>
      <w:r>
        <w:rPr>
          <w:noProof/>
        </w:rPr>
      </w:r>
      <w:r>
        <w:rPr>
          <w:noProof/>
        </w:rPr>
        <w:fldChar w:fldCharType="separate"/>
      </w:r>
      <w:r>
        <w:rPr>
          <w:noProof/>
        </w:rPr>
        <w:t>47</w:t>
      </w:r>
      <w:r>
        <w:rPr>
          <w:noProof/>
        </w:rPr>
        <w:fldChar w:fldCharType="end"/>
      </w:r>
    </w:p>
    <w:p w14:paraId="42B53160" w14:textId="596F2890"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7.2.7</w:t>
      </w:r>
      <w:r>
        <w:rPr>
          <w:rFonts w:asciiTheme="minorHAnsi" w:eastAsiaTheme="minorEastAsia" w:hAnsiTheme="minorHAnsi" w:cstheme="minorBidi"/>
          <w:noProof/>
          <w:sz w:val="22"/>
          <w:szCs w:val="22"/>
          <w:lang w:eastAsia="en-GB"/>
        </w:rPr>
        <w:tab/>
      </w:r>
      <w:r w:rsidRPr="004C32E1">
        <w:rPr>
          <w:rFonts w:eastAsia="SimSun"/>
          <w:noProof/>
        </w:rPr>
        <w:t>Validation constraints</w:t>
      </w:r>
      <w:r>
        <w:rPr>
          <w:noProof/>
        </w:rPr>
        <w:tab/>
      </w:r>
      <w:r>
        <w:rPr>
          <w:noProof/>
        </w:rPr>
        <w:fldChar w:fldCharType="begin" w:fldLock="1"/>
      </w:r>
      <w:r>
        <w:rPr>
          <w:noProof/>
        </w:rPr>
        <w:instrText xml:space="preserve"> PAGEREF _Toc154510357 \h </w:instrText>
      </w:r>
      <w:r>
        <w:rPr>
          <w:noProof/>
        </w:rPr>
      </w:r>
      <w:r>
        <w:rPr>
          <w:noProof/>
        </w:rPr>
        <w:fldChar w:fldCharType="separate"/>
      </w:r>
      <w:r>
        <w:rPr>
          <w:noProof/>
        </w:rPr>
        <w:t>47</w:t>
      </w:r>
      <w:r>
        <w:rPr>
          <w:noProof/>
        </w:rPr>
        <w:fldChar w:fldCharType="end"/>
      </w:r>
    </w:p>
    <w:p w14:paraId="3C33F5C9" w14:textId="05393F53"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7.2.8</w:t>
      </w:r>
      <w:r>
        <w:rPr>
          <w:rFonts w:asciiTheme="minorHAnsi" w:eastAsiaTheme="minorEastAsia" w:hAnsiTheme="minorHAnsi" w:cstheme="minorBidi"/>
          <w:noProof/>
          <w:sz w:val="22"/>
          <w:szCs w:val="22"/>
          <w:lang w:eastAsia="en-GB"/>
        </w:rPr>
        <w:tab/>
      </w:r>
      <w:r w:rsidRPr="004C32E1">
        <w:rPr>
          <w:rFonts w:eastAsia="SimSun"/>
          <w:noProof/>
        </w:rPr>
        <w:t>Data semantics</w:t>
      </w:r>
      <w:r>
        <w:rPr>
          <w:noProof/>
        </w:rPr>
        <w:tab/>
      </w:r>
      <w:r>
        <w:rPr>
          <w:noProof/>
        </w:rPr>
        <w:fldChar w:fldCharType="begin" w:fldLock="1"/>
      </w:r>
      <w:r>
        <w:rPr>
          <w:noProof/>
        </w:rPr>
        <w:instrText xml:space="preserve"> PAGEREF _Toc154510358 \h </w:instrText>
      </w:r>
      <w:r>
        <w:rPr>
          <w:noProof/>
        </w:rPr>
      </w:r>
      <w:r>
        <w:rPr>
          <w:noProof/>
        </w:rPr>
        <w:fldChar w:fldCharType="separate"/>
      </w:r>
      <w:r>
        <w:rPr>
          <w:noProof/>
        </w:rPr>
        <w:t>47</w:t>
      </w:r>
      <w:r>
        <w:rPr>
          <w:noProof/>
        </w:rPr>
        <w:fldChar w:fldCharType="end"/>
      </w:r>
    </w:p>
    <w:p w14:paraId="3068E58E" w14:textId="06CE574E"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7.2.9</w:t>
      </w:r>
      <w:r>
        <w:rPr>
          <w:rFonts w:asciiTheme="minorHAnsi" w:eastAsiaTheme="minorEastAsia" w:hAnsiTheme="minorHAnsi" w:cstheme="minorBidi"/>
          <w:noProof/>
          <w:sz w:val="22"/>
          <w:szCs w:val="22"/>
          <w:lang w:eastAsia="en-GB"/>
        </w:rPr>
        <w:tab/>
      </w:r>
      <w:r w:rsidRPr="004C32E1">
        <w:rPr>
          <w:rFonts w:eastAsia="SimSun"/>
          <w:noProof/>
        </w:rPr>
        <w:t>Naming conventions</w:t>
      </w:r>
      <w:r>
        <w:rPr>
          <w:noProof/>
        </w:rPr>
        <w:tab/>
      </w:r>
      <w:r>
        <w:rPr>
          <w:noProof/>
        </w:rPr>
        <w:fldChar w:fldCharType="begin" w:fldLock="1"/>
      </w:r>
      <w:r>
        <w:rPr>
          <w:noProof/>
        </w:rPr>
        <w:instrText xml:space="preserve"> PAGEREF _Toc154510359 \h </w:instrText>
      </w:r>
      <w:r>
        <w:rPr>
          <w:noProof/>
        </w:rPr>
      </w:r>
      <w:r>
        <w:rPr>
          <w:noProof/>
        </w:rPr>
        <w:fldChar w:fldCharType="separate"/>
      </w:r>
      <w:r>
        <w:rPr>
          <w:noProof/>
        </w:rPr>
        <w:t>62</w:t>
      </w:r>
      <w:r>
        <w:rPr>
          <w:noProof/>
        </w:rPr>
        <w:fldChar w:fldCharType="end"/>
      </w:r>
    </w:p>
    <w:p w14:paraId="433B41A4" w14:textId="75A04BFE"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7.2.10</w:t>
      </w:r>
      <w:r>
        <w:rPr>
          <w:rFonts w:asciiTheme="minorHAnsi" w:eastAsiaTheme="minorEastAsia" w:hAnsiTheme="minorHAnsi" w:cstheme="minorBidi"/>
          <w:noProof/>
          <w:sz w:val="22"/>
          <w:szCs w:val="22"/>
          <w:lang w:eastAsia="en-GB"/>
        </w:rPr>
        <w:tab/>
      </w:r>
      <w:r w:rsidRPr="004C32E1">
        <w:rPr>
          <w:rFonts w:eastAsia="SimSun"/>
          <w:noProof/>
        </w:rPr>
        <w:t>Global documents</w:t>
      </w:r>
      <w:r>
        <w:rPr>
          <w:noProof/>
        </w:rPr>
        <w:tab/>
      </w:r>
      <w:r>
        <w:rPr>
          <w:noProof/>
        </w:rPr>
        <w:fldChar w:fldCharType="begin" w:fldLock="1"/>
      </w:r>
      <w:r>
        <w:rPr>
          <w:noProof/>
        </w:rPr>
        <w:instrText xml:space="preserve"> PAGEREF _Toc154510360 \h </w:instrText>
      </w:r>
      <w:r>
        <w:rPr>
          <w:noProof/>
        </w:rPr>
      </w:r>
      <w:r>
        <w:rPr>
          <w:noProof/>
        </w:rPr>
        <w:fldChar w:fldCharType="separate"/>
      </w:r>
      <w:r>
        <w:rPr>
          <w:noProof/>
        </w:rPr>
        <w:t>62</w:t>
      </w:r>
      <w:r>
        <w:rPr>
          <w:noProof/>
        </w:rPr>
        <w:fldChar w:fldCharType="end"/>
      </w:r>
    </w:p>
    <w:p w14:paraId="53520E3D" w14:textId="5F94AB6D"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7.2.10.1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_Toc154510361 \h </w:instrText>
      </w:r>
      <w:r>
        <w:rPr>
          <w:noProof/>
        </w:rPr>
      </w:r>
      <w:r>
        <w:rPr>
          <w:noProof/>
        </w:rPr>
        <w:fldChar w:fldCharType="separate"/>
      </w:r>
      <w:r>
        <w:rPr>
          <w:noProof/>
        </w:rPr>
        <w:t>62</w:t>
      </w:r>
      <w:r>
        <w:rPr>
          <w:noProof/>
        </w:rPr>
        <w:fldChar w:fldCharType="end"/>
      </w:r>
    </w:p>
    <w:p w14:paraId="0DF915F3" w14:textId="440AF353"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7.2.10.2</w:t>
      </w:r>
      <w:r>
        <w:rPr>
          <w:rFonts w:asciiTheme="minorHAnsi" w:eastAsiaTheme="minorEastAsia" w:hAnsiTheme="minorHAnsi" w:cstheme="minorBidi"/>
          <w:noProof/>
          <w:sz w:val="22"/>
          <w:szCs w:val="22"/>
          <w:lang w:eastAsia="en-GB"/>
        </w:rPr>
        <w:tab/>
      </w:r>
      <w:r>
        <w:rPr>
          <w:noProof/>
        </w:rPr>
        <w:t>Group document addressed by a group ID</w:t>
      </w:r>
      <w:r>
        <w:rPr>
          <w:noProof/>
        </w:rPr>
        <w:tab/>
      </w:r>
      <w:r>
        <w:rPr>
          <w:noProof/>
        </w:rPr>
        <w:fldChar w:fldCharType="begin" w:fldLock="1"/>
      </w:r>
      <w:r>
        <w:rPr>
          <w:noProof/>
        </w:rPr>
        <w:instrText xml:space="preserve"> PAGEREF _Toc154510362 \h </w:instrText>
      </w:r>
      <w:r>
        <w:rPr>
          <w:noProof/>
        </w:rPr>
      </w:r>
      <w:r>
        <w:rPr>
          <w:noProof/>
        </w:rPr>
        <w:fldChar w:fldCharType="separate"/>
      </w:r>
      <w:r>
        <w:rPr>
          <w:noProof/>
        </w:rPr>
        <w:t>62</w:t>
      </w:r>
      <w:r>
        <w:rPr>
          <w:noProof/>
        </w:rPr>
        <w:fldChar w:fldCharType="end"/>
      </w:r>
    </w:p>
    <w:p w14:paraId="27CBD250" w14:textId="7ED717D2"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7.2.11</w:t>
      </w:r>
      <w:r>
        <w:rPr>
          <w:rFonts w:asciiTheme="minorHAnsi" w:eastAsiaTheme="minorEastAsia" w:hAnsiTheme="minorHAnsi" w:cstheme="minorBidi"/>
          <w:noProof/>
          <w:sz w:val="22"/>
          <w:szCs w:val="22"/>
          <w:lang w:eastAsia="en-GB"/>
        </w:rPr>
        <w:tab/>
      </w:r>
      <w:r w:rsidRPr="004C32E1">
        <w:rPr>
          <w:rFonts w:eastAsia="SimSun"/>
          <w:noProof/>
        </w:rPr>
        <w:t>Resource interdependencies</w:t>
      </w:r>
      <w:r>
        <w:rPr>
          <w:noProof/>
        </w:rPr>
        <w:tab/>
      </w:r>
      <w:r>
        <w:rPr>
          <w:noProof/>
        </w:rPr>
        <w:fldChar w:fldCharType="begin" w:fldLock="1"/>
      </w:r>
      <w:r>
        <w:rPr>
          <w:noProof/>
        </w:rPr>
        <w:instrText xml:space="preserve"> PAGEREF _Toc154510363 \h </w:instrText>
      </w:r>
      <w:r>
        <w:rPr>
          <w:noProof/>
        </w:rPr>
      </w:r>
      <w:r>
        <w:rPr>
          <w:noProof/>
        </w:rPr>
        <w:fldChar w:fldCharType="separate"/>
      </w:r>
      <w:r>
        <w:rPr>
          <w:noProof/>
        </w:rPr>
        <w:t>62</w:t>
      </w:r>
      <w:r>
        <w:rPr>
          <w:noProof/>
        </w:rPr>
        <w:fldChar w:fldCharType="end"/>
      </w:r>
    </w:p>
    <w:p w14:paraId="51500208" w14:textId="21725603"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7.2.11.1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_Toc154510364 \h </w:instrText>
      </w:r>
      <w:r>
        <w:rPr>
          <w:noProof/>
        </w:rPr>
      </w:r>
      <w:r>
        <w:rPr>
          <w:noProof/>
        </w:rPr>
        <w:fldChar w:fldCharType="separate"/>
      </w:r>
      <w:r>
        <w:rPr>
          <w:noProof/>
        </w:rPr>
        <w:t>62</w:t>
      </w:r>
      <w:r>
        <w:rPr>
          <w:noProof/>
        </w:rPr>
        <w:fldChar w:fldCharType="end"/>
      </w:r>
    </w:p>
    <w:p w14:paraId="056AC4E0" w14:textId="45F03BEA"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7.2.11.2</w:t>
      </w:r>
      <w:r>
        <w:rPr>
          <w:rFonts w:asciiTheme="minorHAnsi" w:eastAsiaTheme="minorEastAsia" w:hAnsiTheme="minorHAnsi" w:cstheme="minorBidi"/>
          <w:noProof/>
          <w:sz w:val="22"/>
          <w:szCs w:val="22"/>
          <w:lang w:eastAsia="en-GB"/>
        </w:rPr>
        <w:tab/>
      </w:r>
      <w:r>
        <w:rPr>
          <w:noProof/>
        </w:rPr>
        <w:t>Group document addressed by a group ID</w:t>
      </w:r>
      <w:r>
        <w:rPr>
          <w:noProof/>
        </w:rPr>
        <w:tab/>
      </w:r>
      <w:r>
        <w:rPr>
          <w:noProof/>
        </w:rPr>
        <w:fldChar w:fldCharType="begin" w:fldLock="1"/>
      </w:r>
      <w:r>
        <w:rPr>
          <w:noProof/>
        </w:rPr>
        <w:instrText xml:space="preserve"> PAGEREF _Toc154510365 \h </w:instrText>
      </w:r>
      <w:r>
        <w:rPr>
          <w:noProof/>
        </w:rPr>
      </w:r>
      <w:r>
        <w:rPr>
          <w:noProof/>
        </w:rPr>
        <w:fldChar w:fldCharType="separate"/>
      </w:r>
      <w:r>
        <w:rPr>
          <w:noProof/>
        </w:rPr>
        <w:t>62</w:t>
      </w:r>
      <w:r>
        <w:rPr>
          <w:noProof/>
        </w:rPr>
        <w:fldChar w:fldCharType="end"/>
      </w:r>
    </w:p>
    <w:p w14:paraId="6C0F824A" w14:textId="7B97C523"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7.2.12</w:t>
      </w:r>
      <w:r>
        <w:rPr>
          <w:rFonts w:asciiTheme="minorHAnsi" w:eastAsiaTheme="minorEastAsia" w:hAnsiTheme="minorHAnsi" w:cstheme="minorBidi"/>
          <w:noProof/>
          <w:sz w:val="22"/>
          <w:szCs w:val="22"/>
          <w:lang w:eastAsia="en-GB"/>
        </w:rPr>
        <w:tab/>
      </w:r>
      <w:r w:rsidRPr="004C32E1">
        <w:rPr>
          <w:rFonts w:eastAsia="SimSun"/>
          <w:noProof/>
        </w:rPr>
        <w:t>Authorization policies</w:t>
      </w:r>
      <w:r>
        <w:rPr>
          <w:noProof/>
        </w:rPr>
        <w:tab/>
      </w:r>
      <w:r>
        <w:rPr>
          <w:noProof/>
        </w:rPr>
        <w:fldChar w:fldCharType="begin" w:fldLock="1"/>
      </w:r>
      <w:r>
        <w:rPr>
          <w:noProof/>
        </w:rPr>
        <w:instrText xml:space="preserve"> PAGEREF _Toc154510366 \h </w:instrText>
      </w:r>
      <w:r>
        <w:rPr>
          <w:noProof/>
        </w:rPr>
      </w:r>
      <w:r>
        <w:rPr>
          <w:noProof/>
        </w:rPr>
        <w:fldChar w:fldCharType="separate"/>
      </w:r>
      <w:r>
        <w:rPr>
          <w:noProof/>
        </w:rPr>
        <w:t>63</w:t>
      </w:r>
      <w:r>
        <w:rPr>
          <w:noProof/>
        </w:rPr>
        <w:fldChar w:fldCharType="end"/>
      </w:r>
    </w:p>
    <w:p w14:paraId="2A064493" w14:textId="325B2DA7"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7.2.12.1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_Toc154510367 \h </w:instrText>
      </w:r>
      <w:r>
        <w:rPr>
          <w:noProof/>
        </w:rPr>
      </w:r>
      <w:r>
        <w:rPr>
          <w:noProof/>
        </w:rPr>
        <w:fldChar w:fldCharType="separate"/>
      </w:r>
      <w:r>
        <w:rPr>
          <w:noProof/>
        </w:rPr>
        <w:t>63</w:t>
      </w:r>
      <w:r>
        <w:rPr>
          <w:noProof/>
        </w:rPr>
        <w:fldChar w:fldCharType="end"/>
      </w:r>
    </w:p>
    <w:p w14:paraId="4D818043" w14:textId="64A53517"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7.2.12.2</w:t>
      </w:r>
      <w:r>
        <w:rPr>
          <w:rFonts w:asciiTheme="minorHAnsi" w:eastAsiaTheme="minorEastAsia" w:hAnsiTheme="minorHAnsi" w:cstheme="minorBidi"/>
          <w:noProof/>
          <w:sz w:val="22"/>
          <w:szCs w:val="22"/>
          <w:lang w:eastAsia="en-GB"/>
        </w:rPr>
        <w:tab/>
      </w:r>
      <w:r>
        <w:rPr>
          <w:noProof/>
        </w:rPr>
        <w:t>Group document addressed by a group ID</w:t>
      </w:r>
      <w:r>
        <w:rPr>
          <w:noProof/>
        </w:rPr>
        <w:tab/>
      </w:r>
      <w:r>
        <w:rPr>
          <w:noProof/>
        </w:rPr>
        <w:fldChar w:fldCharType="begin" w:fldLock="1"/>
      </w:r>
      <w:r>
        <w:rPr>
          <w:noProof/>
        </w:rPr>
        <w:instrText xml:space="preserve"> PAGEREF _Toc154510368 \h </w:instrText>
      </w:r>
      <w:r>
        <w:rPr>
          <w:noProof/>
        </w:rPr>
      </w:r>
      <w:r>
        <w:rPr>
          <w:noProof/>
        </w:rPr>
        <w:fldChar w:fldCharType="separate"/>
      </w:r>
      <w:r>
        <w:rPr>
          <w:noProof/>
        </w:rPr>
        <w:t>64</w:t>
      </w:r>
      <w:r>
        <w:rPr>
          <w:noProof/>
        </w:rPr>
        <w:fldChar w:fldCharType="end"/>
      </w:r>
    </w:p>
    <w:p w14:paraId="7C226167" w14:textId="3B9A090C" w:rsidR="008E1522" w:rsidRDefault="008E1522">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GMOP document</w:t>
      </w:r>
      <w:r>
        <w:rPr>
          <w:noProof/>
        </w:rPr>
        <w:tab/>
      </w:r>
      <w:r>
        <w:rPr>
          <w:noProof/>
        </w:rPr>
        <w:fldChar w:fldCharType="begin" w:fldLock="1"/>
      </w:r>
      <w:r>
        <w:rPr>
          <w:noProof/>
        </w:rPr>
        <w:instrText xml:space="preserve"> PAGEREF _Toc154510369 \h </w:instrText>
      </w:r>
      <w:r>
        <w:rPr>
          <w:noProof/>
        </w:rPr>
      </w:r>
      <w:r>
        <w:rPr>
          <w:noProof/>
        </w:rPr>
        <w:fldChar w:fldCharType="separate"/>
      </w:r>
      <w:r>
        <w:rPr>
          <w:noProof/>
        </w:rPr>
        <w:t>64</w:t>
      </w:r>
      <w:r>
        <w:rPr>
          <w:noProof/>
        </w:rPr>
        <w:fldChar w:fldCharType="end"/>
      </w:r>
    </w:p>
    <w:p w14:paraId="4DFFAF2B" w14:textId="7B8BF2B5" w:rsidR="008E1522" w:rsidRDefault="008E1522">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_Toc154510370 \h </w:instrText>
      </w:r>
      <w:r>
        <w:rPr>
          <w:noProof/>
        </w:rPr>
      </w:r>
      <w:r>
        <w:rPr>
          <w:noProof/>
        </w:rPr>
        <w:fldChar w:fldCharType="separate"/>
      </w:r>
      <w:r>
        <w:rPr>
          <w:noProof/>
        </w:rPr>
        <w:t>64</w:t>
      </w:r>
      <w:r>
        <w:rPr>
          <w:noProof/>
        </w:rPr>
        <w:fldChar w:fldCharType="end"/>
      </w:r>
    </w:p>
    <w:p w14:paraId="64EFDD1C" w14:textId="3ED52D0D" w:rsidR="008E1522" w:rsidRDefault="008E1522">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_Toc154510371 \h </w:instrText>
      </w:r>
      <w:r>
        <w:rPr>
          <w:noProof/>
        </w:rPr>
      </w:r>
      <w:r>
        <w:rPr>
          <w:noProof/>
        </w:rPr>
        <w:fldChar w:fldCharType="separate"/>
      </w:r>
      <w:r>
        <w:rPr>
          <w:noProof/>
        </w:rPr>
        <w:t>64</w:t>
      </w:r>
      <w:r>
        <w:rPr>
          <w:noProof/>
        </w:rPr>
        <w:fldChar w:fldCharType="end"/>
      </w:r>
    </w:p>
    <w:p w14:paraId="610268DD" w14:textId="712AFB94" w:rsidR="008E1522" w:rsidRDefault="008E1522">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_Toc154510372 \h </w:instrText>
      </w:r>
      <w:r>
        <w:rPr>
          <w:noProof/>
        </w:rPr>
      </w:r>
      <w:r>
        <w:rPr>
          <w:noProof/>
        </w:rPr>
        <w:fldChar w:fldCharType="separate"/>
      </w:r>
      <w:r>
        <w:rPr>
          <w:noProof/>
        </w:rPr>
        <w:t>64</w:t>
      </w:r>
      <w:r>
        <w:rPr>
          <w:noProof/>
        </w:rPr>
        <w:fldChar w:fldCharType="end"/>
      </w:r>
    </w:p>
    <w:p w14:paraId="347DE37E" w14:textId="01E7C193" w:rsidR="008E1522" w:rsidRDefault="008E1522">
      <w:pPr>
        <w:pStyle w:val="TOC3"/>
        <w:rPr>
          <w:rFonts w:asciiTheme="minorHAnsi" w:eastAsiaTheme="minorEastAsia" w:hAnsiTheme="minorHAnsi" w:cstheme="minorBidi"/>
          <w:noProof/>
          <w:sz w:val="22"/>
          <w:szCs w:val="22"/>
          <w:lang w:eastAsia="en-GB"/>
        </w:rPr>
      </w:pPr>
      <w:r>
        <w:rPr>
          <w:noProof/>
        </w:rPr>
        <w:t>7.3.4</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_Toc154510373 \h </w:instrText>
      </w:r>
      <w:r>
        <w:rPr>
          <w:noProof/>
        </w:rPr>
      </w:r>
      <w:r>
        <w:rPr>
          <w:noProof/>
        </w:rPr>
        <w:fldChar w:fldCharType="separate"/>
      </w:r>
      <w:r>
        <w:rPr>
          <w:noProof/>
        </w:rPr>
        <w:t>66</w:t>
      </w:r>
      <w:r>
        <w:rPr>
          <w:noProof/>
        </w:rPr>
        <w:fldChar w:fldCharType="end"/>
      </w:r>
    </w:p>
    <w:p w14:paraId="5C8D2041" w14:textId="0B007AB3" w:rsidR="008E1522" w:rsidRDefault="008E1522">
      <w:pPr>
        <w:pStyle w:val="TOC4"/>
        <w:rPr>
          <w:rFonts w:asciiTheme="minorHAnsi" w:eastAsiaTheme="minorEastAsia" w:hAnsiTheme="minorHAnsi" w:cstheme="minorBidi"/>
          <w:noProof/>
          <w:sz w:val="22"/>
          <w:szCs w:val="22"/>
          <w:lang w:eastAsia="en-GB"/>
        </w:rPr>
      </w:pPr>
      <w:r>
        <w:rPr>
          <w:noProof/>
        </w:rPr>
        <w:t>7.3.4.1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_Toc154510374 \h </w:instrText>
      </w:r>
      <w:r>
        <w:rPr>
          <w:noProof/>
        </w:rPr>
      </w:r>
      <w:r>
        <w:rPr>
          <w:noProof/>
        </w:rPr>
        <w:fldChar w:fldCharType="separate"/>
      </w:r>
      <w:r>
        <w:rPr>
          <w:noProof/>
        </w:rPr>
        <w:t>66</w:t>
      </w:r>
      <w:r>
        <w:rPr>
          <w:noProof/>
        </w:rPr>
        <w:fldChar w:fldCharType="end"/>
      </w:r>
    </w:p>
    <w:p w14:paraId="2D1B4265" w14:textId="4D97C022" w:rsidR="008E1522" w:rsidRDefault="008E1522">
      <w:pPr>
        <w:pStyle w:val="TOC4"/>
        <w:rPr>
          <w:rFonts w:asciiTheme="minorHAnsi" w:eastAsiaTheme="minorEastAsia" w:hAnsiTheme="minorHAnsi" w:cstheme="minorBidi"/>
          <w:noProof/>
          <w:sz w:val="22"/>
          <w:szCs w:val="22"/>
          <w:lang w:eastAsia="en-GB"/>
        </w:rPr>
      </w:pPr>
      <w:r>
        <w:rPr>
          <w:noProof/>
        </w:rPr>
        <w:t>7.3.4.2</w:t>
      </w:r>
      <w:r>
        <w:rPr>
          <w:rFonts w:asciiTheme="minorHAnsi" w:eastAsiaTheme="minorEastAsia" w:hAnsiTheme="minorHAnsi" w:cstheme="minorBidi"/>
          <w:noProof/>
          <w:sz w:val="22"/>
          <w:szCs w:val="22"/>
          <w:lang w:eastAsia="en-GB"/>
        </w:rPr>
        <w:tab/>
      </w:r>
      <w:r>
        <w:rPr>
          <w:noProof/>
        </w:rPr>
        <w:t>GMOP document requesting retrieval of a group document excluding group members</w:t>
      </w:r>
      <w:r>
        <w:rPr>
          <w:noProof/>
        </w:rPr>
        <w:tab/>
      </w:r>
      <w:r>
        <w:rPr>
          <w:noProof/>
        </w:rPr>
        <w:fldChar w:fldCharType="begin" w:fldLock="1"/>
      </w:r>
      <w:r>
        <w:rPr>
          <w:noProof/>
        </w:rPr>
        <w:instrText xml:space="preserve"> PAGEREF _Toc154510375 \h </w:instrText>
      </w:r>
      <w:r>
        <w:rPr>
          <w:noProof/>
        </w:rPr>
      </w:r>
      <w:r>
        <w:rPr>
          <w:noProof/>
        </w:rPr>
        <w:fldChar w:fldCharType="separate"/>
      </w:r>
      <w:r>
        <w:rPr>
          <w:noProof/>
        </w:rPr>
        <w:t>66</w:t>
      </w:r>
      <w:r>
        <w:rPr>
          <w:noProof/>
        </w:rPr>
        <w:fldChar w:fldCharType="end"/>
      </w:r>
    </w:p>
    <w:p w14:paraId="09CEDBEF" w14:textId="42159A27" w:rsidR="008E1522" w:rsidRDefault="008E1522">
      <w:pPr>
        <w:pStyle w:val="TOC4"/>
        <w:rPr>
          <w:rFonts w:asciiTheme="minorHAnsi" w:eastAsiaTheme="minorEastAsia" w:hAnsiTheme="minorHAnsi" w:cstheme="minorBidi"/>
          <w:noProof/>
          <w:sz w:val="22"/>
          <w:szCs w:val="22"/>
          <w:lang w:eastAsia="en-GB"/>
        </w:rPr>
      </w:pPr>
      <w:r>
        <w:rPr>
          <w:noProof/>
        </w:rPr>
        <w:t>7.3.4.3</w:t>
      </w:r>
      <w:r>
        <w:rPr>
          <w:rFonts w:asciiTheme="minorHAnsi" w:eastAsiaTheme="minorEastAsia" w:hAnsiTheme="minorHAnsi" w:cstheme="minorBidi"/>
          <w:noProof/>
          <w:sz w:val="22"/>
          <w:szCs w:val="22"/>
          <w:lang w:eastAsia="en-GB"/>
        </w:rPr>
        <w:tab/>
      </w:r>
      <w:r>
        <w:rPr>
          <w:noProof/>
        </w:rPr>
        <w:t>GMOP document requesting group regroup creation</w:t>
      </w:r>
      <w:r>
        <w:rPr>
          <w:noProof/>
        </w:rPr>
        <w:tab/>
      </w:r>
      <w:r>
        <w:rPr>
          <w:noProof/>
        </w:rPr>
        <w:fldChar w:fldCharType="begin" w:fldLock="1"/>
      </w:r>
      <w:r>
        <w:rPr>
          <w:noProof/>
        </w:rPr>
        <w:instrText xml:space="preserve"> PAGEREF _Toc154510376 \h </w:instrText>
      </w:r>
      <w:r>
        <w:rPr>
          <w:noProof/>
        </w:rPr>
      </w:r>
      <w:r>
        <w:rPr>
          <w:noProof/>
        </w:rPr>
        <w:fldChar w:fldCharType="separate"/>
      </w:r>
      <w:r>
        <w:rPr>
          <w:noProof/>
        </w:rPr>
        <w:t>66</w:t>
      </w:r>
      <w:r>
        <w:rPr>
          <w:noProof/>
        </w:rPr>
        <w:fldChar w:fldCharType="end"/>
      </w:r>
    </w:p>
    <w:p w14:paraId="5FD81EFD" w14:textId="320BF660" w:rsidR="008E1522" w:rsidRDefault="008E1522">
      <w:pPr>
        <w:pStyle w:val="TOC4"/>
        <w:rPr>
          <w:rFonts w:asciiTheme="minorHAnsi" w:eastAsiaTheme="minorEastAsia" w:hAnsiTheme="minorHAnsi" w:cstheme="minorBidi"/>
          <w:noProof/>
          <w:sz w:val="22"/>
          <w:szCs w:val="22"/>
          <w:lang w:eastAsia="en-GB"/>
        </w:rPr>
      </w:pPr>
      <w:r>
        <w:rPr>
          <w:noProof/>
        </w:rPr>
        <w:t>7.3.4.4</w:t>
      </w:r>
      <w:r>
        <w:rPr>
          <w:rFonts w:asciiTheme="minorHAnsi" w:eastAsiaTheme="minorEastAsia" w:hAnsiTheme="minorHAnsi" w:cstheme="minorBidi"/>
          <w:noProof/>
          <w:sz w:val="22"/>
          <w:szCs w:val="22"/>
          <w:lang w:eastAsia="en-GB"/>
        </w:rPr>
        <w:tab/>
      </w:r>
      <w:r>
        <w:rPr>
          <w:noProof/>
        </w:rPr>
        <w:t>GMOP document requesting group regroup check</w:t>
      </w:r>
      <w:r>
        <w:rPr>
          <w:noProof/>
        </w:rPr>
        <w:tab/>
      </w:r>
      <w:r>
        <w:rPr>
          <w:noProof/>
        </w:rPr>
        <w:fldChar w:fldCharType="begin" w:fldLock="1"/>
      </w:r>
      <w:r>
        <w:rPr>
          <w:noProof/>
        </w:rPr>
        <w:instrText xml:space="preserve"> PAGEREF _Toc154510377 \h </w:instrText>
      </w:r>
      <w:r>
        <w:rPr>
          <w:noProof/>
        </w:rPr>
      </w:r>
      <w:r>
        <w:rPr>
          <w:noProof/>
        </w:rPr>
        <w:fldChar w:fldCharType="separate"/>
      </w:r>
      <w:r>
        <w:rPr>
          <w:noProof/>
        </w:rPr>
        <w:t>66</w:t>
      </w:r>
      <w:r>
        <w:rPr>
          <w:noProof/>
        </w:rPr>
        <w:fldChar w:fldCharType="end"/>
      </w:r>
    </w:p>
    <w:p w14:paraId="0129AE79" w14:textId="37BFD017" w:rsidR="008E1522" w:rsidRDefault="008E1522">
      <w:pPr>
        <w:pStyle w:val="TOC4"/>
        <w:rPr>
          <w:rFonts w:asciiTheme="minorHAnsi" w:eastAsiaTheme="minorEastAsia" w:hAnsiTheme="minorHAnsi" w:cstheme="minorBidi"/>
          <w:noProof/>
          <w:sz w:val="22"/>
          <w:szCs w:val="22"/>
          <w:lang w:eastAsia="en-GB"/>
        </w:rPr>
      </w:pPr>
      <w:r>
        <w:rPr>
          <w:noProof/>
        </w:rPr>
        <w:t>7.3.4.5</w:t>
      </w:r>
      <w:r>
        <w:rPr>
          <w:rFonts w:asciiTheme="minorHAnsi" w:eastAsiaTheme="minorEastAsia" w:hAnsiTheme="minorHAnsi" w:cstheme="minorBidi"/>
          <w:noProof/>
          <w:sz w:val="22"/>
          <w:szCs w:val="22"/>
          <w:lang w:eastAsia="en-GB"/>
        </w:rPr>
        <w:tab/>
      </w:r>
      <w:r>
        <w:rPr>
          <w:noProof/>
        </w:rPr>
        <w:t>GMOP document requesting group regroup notification</w:t>
      </w:r>
      <w:r>
        <w:rPr>
          <w:noProof/>
        </w:rPr>
        <w:tab/>
      </w:r>
      <w:r>
        <w:rPr>
          <w:noProof/>
        </w:rPr>
        <w:fldChar w:fldCharType="begin" w:fldLock="1"/>
      </w:r>
      <w:r>
        <w:rPr>
          <w:noProof/>
        </w:rPr>
        <w:instrText xml:space="preserve"> PAGEREF _Toc154510378 \h </w:instrText>
      </w:r>
      <w:r>
        <w:rPr>
          <w:noProof/>
        </w:rPr>
      </w:r>
      <w:r>
        <w:rPr>
          <w:noProof/>
        </w:rPr>
        <w:fldChar w:fldCharType="separate"/>
      </w:r>
      <w:r>
        <w:rPr>
          <w:noProof/>
        </w:rPr>
        <w:t>67</w:t>
      </w:r>
      <w:r>
        <w:rPr>
          <w:noProof/>
        </w:rPr>
        <w:fldChar w:fldCharType="end"/>
      </w:r>
    </w:p>
    <w:p w14:paraId="37171446" w14:textId="3E8FA5BF" w:rsidR="008E1522" w:rsidRDefault="008E1522">
      <w:pPr>
        <w:pStyle w:val="TOC4"/>
        <w:rPr>
          <w:rFonts w:asciiTheme="minorHAnsi" w:eastAsiaTheme="minorEastAsia" w:hAnsiTheme="minorHAnsi" w:cstheme="minorBidi"/>
          <w:noProof/>
          <w:sz w:val="22"/>
          <w:szCs w:val="22"/>
          <w:lang w:eastAsia="en-GB"/>
        </w:rPr>
      </w:pPr>
      <w:r>
        <w:rPr>
          <w:noProof/>
        </w:rPr>
        <w:t>7.3.4.6</w:t>
      </w:r>
      <w:r>
        <w:rPr>
          <w:rFonts w:asciiTheme="minorHAnsi" w:eastAsiaTheme="minorEastAsia" w:hAnsiTheme="minorHAnsi" w:cstheme="minorBidi"/>
          <w:noProof/>
          <w:sz w:val="22"/>
          <w:szCs w:val="22"/>
          <w:lang w:eastAsia="en-GB"/>
        </w:rPr>
        <w:tab/>
      </w:r>
      <w:r>
        <w:rPr>
          <w:noProof/>
        </w:rPr>
        <w:t>GMOP document with group regroup creation response</w:t>
      </w:r>
      <w:r>
        <w:rPr>
          <w:noProof/>
        </w:rPr>
        <w:tab/>
      </w:r>
      <w:r>
        <w:rPr>
          <w:noProof/>
        </w:rPr>
        <w:fldChar w:fldCharType="begin" w:fldLock="1"/>
      </w:r>
      <w:r>
        <w:rPr>
          <w:noProof/>
        </w:rPr>
        <w:instrText xml:space="preserve"> PAGEREF _Toc154510379 \h </w:instrText>
      </w:r>
      <w:r>
        <w:rPr>
          <w:noProof/>
        </w:rPr>
      </w:r>
      <w:r>
        <w:rPr>
          <w:noProof/>
        </w:rPr>
        <w:fldChar w:fldCharType="separate"/>
      </w:r>
      <w:r>
        <w:rPr>
          <w:noProof/>
        </w:rPr>
        <w:t>67</w:t>
      </w:r>
      <w:r>
        <w:rPr>
          <w:noProof/>
        </w:rPr>
        <w:fldChar w:fldCharType="end"/>
      </w:r>
    </w:p>
    <w:p w14:paraId="0B71A3BE" w14:textId="18115B69" w:rsidR="008E1522" w:rsidRDefault="008E1522">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Group key transport payload</w:t>
      </w:r>
      <w:r>
        <w:rPr>
          <w:noProof/>
        </w:rPr>
        <w:tab/>
      </w:r>
      <w:r>
        <w:rPr>
          <w:noProof/>
        </w:rPr>
        <w:fldChar w:fldCharType="begin" w:fldLock="1"/>
      </w:r>
      <w:r>
        <w:rPr>
          <w:noProof/>
        </w:rPr>
        <w:instrText xml:space="preserve"> PAGEREF _Toc154510380 \h </w:instrText>
      </w:r>
      <w:r>
        <w:rPr>
          <w:noProof/>
        </w:rPr>
      </w:r>
      <w:r>
        <w:rPr>
          <w:noProof/>
        </w:rPr>
        <w:fldChar w:fldCharType="separate"/>
      </w:r>
      <w:r>
        <w:rPr>
          <w:noProof/>
        </w:rPr>
        <w:t>67</w:t>
      </w:r>
      <w:r>
        <w:rPr>
          <w:noProof/>
        </w:rPr>
        <w:fldChar w:fldCharType="end"/>
      </w:r>
    </w:p>
    <w:p w14:paraId="21A35497" w14:textId="5598B6BD"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7.4.1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_Toc154510381 \h </w:instrText>
      </w:r>
      <w:r>
        <w:rPr>
          <w:noProof/>
        </w:rPr>
      </w:r>
      <w:r>
        <w:rPr>
          <w:noProof/>
        </w:rPr>
        <w:fldChar w:fldCharType="separate"/>
      </w:r>
      <w:r>
        <w:rPr>
          <w:noProof/>
        </w:rPr>
        <w:t>67</w:t>
      </w:r>
      <w:r>
        <w:rPr>
          <w:noProof/>
        </w:rPr>
        <w:fldChar w:fldCharType="end"/>
      </w:r>
    </w:p>
    <w:p w14:paraId="11F0F0E9" w14:textId="174E79EC"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7.4.2</w:t>
      </w:r>
      <w:r>
        <w:rPr>
          <w:rFonts w:asciiTheme="minorHAnsi" w:eastAsiaTheme="minorEastAsia" w:hAnsiTheme="minorHAnsi" w:cstheme="minorBidi"/>
          <w:noProof/>
          <w:sz w:val="22"/>
          <w:szCs w:val="22"/>
          <w:lang w:eastAsia="en-GB"/>
        </w:rPr>
        <w:tab/>
      </w:r>
      <w:r>
        <w:rPr>
          <w:noProof/>
        </w:rPr>
        <w:t>Group key transport payload structure</w:t>
      </w:r>
      <w:r>
        <w:rPr>
          <w:noProof/>
        </w:rPr>
        <w:tab/>
      </w:r>
      <w:r>
        <w:rPr>
          <w:noProof/>
        </w:rPr>
        <w:fldChar w:fldCharType="begin" w:fldLock="1"/>
      </w:r>
      <w:r>
        <w:rPr>
          <w:noProof/>
        </w:rPr>
        <w:instrText xml:space="preserve"> PAGEREF _Toc154510382 \h </w:instrText>
      </w:r>
      <w:r>
        <w:rPr>
          <w:noProof/>
        </w:rPr>
      </w:r>
      <w:r>
        <w:rPr>
          <w:noProof/>
        </w:rPr>
        <w:fldChar w:fldCharType="separate"/>
      </w:r>
      <w:r>
        <w:rPr>
          <w:noProof/>
        </w:rPr>
        <w:t>67</w:t>
      </w:r>
      <w:r>
        <w:rPr>
          <w:noProof/>
        </w:rPr>
        <w:fldChar w:fldCharType="end"/>
      </w:r>
    </w:p>
    <w:p w14:paraId="6356DC21" w14:textId="11F29EFA" w:rsidR="008E1522" w:rsidRDefault="008E1522">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MIKEY parameters value assignment</w:t>
      </w:r>
      <w:r>
        <w:rPr>
          <w:noProof/>
        </w:rPr>
        <w:tab/>
      </w:r>
      <w:r>
        <w:rPr>
          <w:noProof/>
        </w:rPr>
        <w:fldChar w:fldCharType="begin" w:fldLock="1"/>
      </w:r>
      <w:r>
        <w:rPr>
          <w:noProof/>
        </w:rPr>
        <w:instrText xml:space="preserve"> PAGEREF _Toc154510383 \h </w:instrText>
      </w:r>
      <w:r>
        <w:rPr>
          <w:noProof/>
        </w:rPr>
      </w:r>
      <w:r>
        <w:rPr>
          <w:noProof/>
        </w:rPr>
        <w:fldChar w:fldCharType="separate"/>
      </w:r>
      <w:r>
        <w:rPr>
          <w:noProof/>
        </w:rPr>
        <w:t>69</w:t>
      </w:r>
      <w:r>
        <w:rPr>
          <w:noProof/>
        </w:rPr>
        <w:fldChar w:fldCharType="end"/>
      </w:r>
    </w:p>
    <w:p w14:paraId="1647D4C1" w14:textId="08CC21F0"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7.5.1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_Toc154510384 \h </w:instrText>
      </w:r>
      <w:r>
        <w:rPr>
          <w:noProof/>
        </w:rPr>
      </w:r>
      <w:r>
        <w:rPr>
          <w:noProof/>
        </w:rPr>
        <w:fldChar w:fldCharType="separate"/>
      </w:r>
      <w:r>
        <w:rPr>
          <w:noProof/>
        </w:rPr>
        <w:t>69</w:t>
      </w:r>
      <w:r>
        <w:rPr>
          <w:noProof/>
        </w:rPr>
        <w:fldChar w:fldCharType="end"/>
      </w:r>
    </w:p>
    <w:p w14:paraId="5CB99FC4" w14:textId="20344144"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7.5.2</w:t>
      </w:r>
      <w:r>
        <w:rPr>
          <w:rFonts w:asciiTheme="minorHAnsi" w:eastAsiaTheme="minorEastAsia" w:hAnsiTheme="minorHAnsi" w:cstheme="minorBidi"/>
          <w:noProof/>
          <w:sz w:val="22"/>
          <w:szCs w:val="22"/>
          <w:lang w:eastAsia="en-GB"/>
        </w:rPr>
        <w:tab/>
      </w:r>
      <w:r>
        <w:rPr>
          <w:noProof/>
        </w:rPr>
        <w:t>ID role field assignment</w:t>
      </w:r>
      <w:r>
        <w:rPr>
          <w:noProof/>
        </w:rPr>
        <w:tab/>
      </w:r>
      <w:r>
        <w:rPr>
          <w:noProof/>
        </w:rPr>
        <w:fldChar w:fldCharType="begin" w:fldLock="1"/>
      </w:r>
      <w:r>
        <w:rPr>
          <w:noProof/>
        </w:rPr>
        <w:instrText xml:space="preserve"> PAGEREF _Toc154510385 \h </w:instrText>
      </w:r>
      <w:r>
        <w:rPr>
          <w:noProof/>
        </w:rPr>
      </w:r>
      <w:r>
        <w:rPr>
          <w:noProof/>
        </w:rPr>
        <w:fldChar w:fldCharType="separate"/>
      </w:r>
      <w:r>
        <w:rPr>
          <w:noProof/>
        </w:rPr>
        <w:t>69</w:t>
      </w:r>
      <w:r>
        <w:rPr>
          <w:noProof/>
        </w:rPr>
        <w:fldChar w:fldCharType="end"/>
      </w:r>
    </w:p>
    <w:p w14:paraId="5833101F" w14:textId="5B013A61"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7.5.3</w:t>
      </w:r>
      <w:r>
        <w:rPr>
          <w:rFonts w:asciiTheme="minorHAnsi" w:eastAsiaTheme="minorEastAsia" w:hAnsiTheme="minorHAnsi" w:cstheme="minorBidi"/>
          <w:noProof/>
          <w:sz w:val="22"/>
          <w:szCs w:val="22"/>
          <w:lang w:eastAsia="en-GB"/>
        </w:rPr>
        <w:tab/>
      </w:r>
      <w:r>
        <w:rPr>
          <w:noProof/>
        </w:rPr>
        <w:t>ID scheme field assignment</w:t>
      </w:r>
      <w:r>
        <w:rPr>
          <w:noProof/>
        </w:rPr>
        <w:tab/>
      </w:r>
      <w:r>
        <w:rPr>
          <w:noProof/>
        </w:rPr>
        <w:fldChar w:fldCharType="begin" w:fldLock="1"/>
      </w:r>
      <w:r>
        <w:rPr>
          <w:noProof/>
        </w:rPr>
        <w:instrText xml:space="preserve"> PAGEREF _Toc154510386 \h </w:instrText>
      </w:r>
      <w:r>
        <w:rPr>
          <w:noProof/>
        </w:rPr>
      </w:r>
      <w:r>
        <w:rPr>
          <w:noProof/>
        </w:rPr>
        <w:fldChar w:fldCharType="separate"/>
      </w:r>
      <w:r>
        <w:rPr>
          <w:noProof/>
        </w:rPr>
        <w:t>70</w:t>
      </w:r>
      <w:r>
        <w:rPr>
          <w:noProof/>
        </w:rPr>
        <w:fldChar w:fldCharType="end"/>
      </w:r>
    </w:p>
    <w:p w14:paraId="39FE6102" w14:textId="2EB73C68"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7.5.4</w:t>
      </w:r>
      <w:r>
        <w:rPr>
          <w:rFonts w:asciiTheme="minorHAnsi" w:eastAsiaTheme="minorEastAsia" w:hAnsiTheme="minorHAnsi" w:cstheme="minorBidi"/>
          <w:noProof/>
          <w:sz w:val="22"/>
          <w:szCs w:val="22"/>
          <w:lang w:eastAsia="en-GB"/>
        </w:rPr>
        <w:tab/>
      </w:r>
      <w:r>
        <w:rPr>
          <w:noProof/>
        </w:rPr>
        <w:t>Type field assignment</w:t>
      </w:r>
      <w:r>
        <w:rPr>
          <w:noProof/>
        </w:rPr>
        <w:tab/>
      </w:r>
      <w:r>
        <w:rPr>
          <w:noProof/>
        </w:rPr>
        <w:fldChar w:fldCharType="begin" w:fldLock="1"/>
      </w:r>
      <w:r>
        <w:rPr>
          <w:noProof/>
        </w:rPr>
        <w:instrText xml:space="preserve"> PAGEREF _Toc154510387 \h </w:instrText>
      </w:r>
      <w:r>
        <w:rPr>
          <w:noProof/>
        </w:rPr>
      </w:r>
      <w:r>
        <w:rPr>
          <w:noProof/>
        </w:rPr>
        <w:fldChar w:fldCharType="separate"/>
      </w:r>
      <w:r>
        <w:rPr>
          <w:noProof/>
        </w:rPr>
        <w:t>71</w:t>
      </w:r>
      <w:r>
        <w:rPr>
          <w:noProof/>
        </w:rPr>
        <w:fldChar w:fldCharType="end"/>
      </w:r>
    </w:p>
    <w:p w14:paraId="6EDC6B35" w14:textId="35E59CCF" w:rsidR="008E1522" w:rsidRDefault="008E1522">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Group key transport payload failure</w:t>
      </w:r>
      <w:r>
        <w:rPr>
          <w:noProof/>
        </w:rPr>
        <w:tab/>
      </w:r>
      <w:r>
        <w:rPr>
          <w:noProof/>
        </w:rPr>
        <w:fldChar w:fldCharType="begin" w:fldLock="1"/>
      </w:r>
      <w:r>
        <w:rPr>
          <w:noProof/>
        </w:rPr>
        <w:instrText xml:space="preserve"> PAGEREF _Toc154510388 \h </w:instrText>
      </w:r>
      <w:r>
        <w:rPr>
          <w:noProof/>
        </w:rPr>
      </w:r>
      <w:r>
        <w:rPr>
          <w:noProof/>
        </w:rPr>
        <w:fldChar w:fldCharType="separate"/>
      </w:r>
      <w:r>
        <w:rPr>
          <w:noProof/>
        </w:rPr>
        <w:t>71</w:t>
      </w:r>
      <w:r>
        <w:rPr>
          <w:noProof/>
        </w:rPr>
        <w:fldChar w:fldCharType="end"/>
      </w:r>
    </w:p>
    <w:p w14:paraId="1909B629" w14:textId="5E604E23"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7.6.1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_Toc154510389 \h </w:instrText>
      </w:r>
      <w:r>
        <w:rPr>
          <w:noProof/>
        </w:rPr>
      </w:r>
      <w:r>
        <w:rPr>
          <w:noProof/>
        </w:rPr>
        <w:fldChar w:fldCharType="separate"/>
      </w:r>
      <w:r>
        <w:rPr>
          <w:noProof/>
        </w:rPr>
        <w:t>71</w:t>
      </w:r>
      <w:r>
        <w:rPr>
          <w:noProof/>
        </w:rPr>
        <w:fldChar w:fldCharType="end"/>
      </w:r>
    </w:p>
    <w:p w14:paraId="249DF792" w14:textId="43D97171"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7.6.2</w:t>
      </w:r>
      <w:r>
        <w:rPr>
          <w:rFonts w:asciiTheme="minorHAnsi" w:eastAsiaTheme="minorEastAsia" w:hAnsiTheme="minorHAnsi" w:cstheme="minorBidi"/>
          <w:noProof/>
          <w:sz w:val="22"/>
          <w:szCs w:val="22"/>
          <w:lang w:eastAsia="en-GB"/>
        </w:rPr>
        <w:tab/>
      </w:r>
      <w:r>
        <w:rPr>
          <w:noProof/>
        </w:rPr>
        <w:t>Group key transport payload structure</w:t>
      </w:r>
      <w:r>
        <w:rPr>
          <w:noProof/>
        </w:rPr>
        <w:tab/>
      </w:r>
      <w:r>
        <w:rPr>
          <w:noProof/>
        </w:rPr>
        <w:fldChar w:fldCharType="begin" w:fldLock="1"/>
      </w:r>
      <w:r>
        <w:rPr>
          <w:noProof/>
        </w:rPr>
        <w:instrText xml:space="preserve"> PAGEREF _Toc154510390 \h </w:instrText>
      </w:r>
      <w:r>
        <w:rPr>
          <w:noProof/>
        </w:rPr>
      </w:r>
      <w:r>
        <w:rPr>
          <w:noProof/>
        </w:rPr>
        <w:fldChar w:fldCharType="separate"/>
      </w:r>
      <w:r>
        <w:rPr>
          <w:noProof/>
        </w:rPr>
        <w:t>71</w:t>
      </w:r>
      <w:r>
        <w:rPr>
          <w:noProof/>
        </w:rPr>
        <w:fldChar w:fldCharType="end"/>
      </w:r>
    </w:p>
    <w:p w14:paraId="5B2F6A1D" w14:textId="20A5A129" w:rsidR="008E1522" w:rsidRDefault="008E1522">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sidRPr="004C32E1">
        <w:rPr>
          <w:rFonts w:eastAsia="SimSun"/>
          <w:noProof/>
        </w:rPr>
        <w:t>MCS group key transport payloads (GKTP) document c</w:t>
      </w:r>
      <w:r>
        <w:rPr>
          <w:noProof/>
        </w:rPr>
        <w:t>oding</w:t>
      </w:r>
      <w:r>
        <w:rPr>
          <w:noProof/>
        </w:rPr>
        <w:tab/>
      </w:r>
      <w:r>
        <w:rPr>
          <w:noProof/>
        </w:rPr>
        <w:fldChar w:fldCharType="begin" w:fldLock="1"/>
      </w:r>
      <w:r>
        <w:rPr>
          <w:noProof/>
        </w:rPr>
        <w:instrText xml:space="preserve"> PAGEREF _Toc154510391 \h </w:instrText>
      </w:r>
      <w:r>
        <w:rPr>
          <w:noProof/>
        </w:rPr>
      </w:r>
      <w:r>
        <w:rPr>
          <w:noProof/>
        </w:rPr>
        <w:fldChar w:fldCharType="separate"/>
      </w:r>
      <w:r>
        <w:rPr>
          <w:noProof/>
        </w:rPr>
        <w:t>72</w:t>
      </w:r>
      <w:r>
        <w:rPr>
          <w:noProof/>
        </w:rPr>
        <w:fldChar w:fldCharType="end"/>
      </w:r>
    </w:p>
    <w:p w14:paraId="4506BEB7" w14:textId="4F947F89" w:rsidR="008E1522" w:rsidRDefault="008E1522">
      <w:pPr>
        <w:pStyle w:val="TOC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_Toc154510392 \h </w:instrText>
      </w:r>
      <w:r>
        <w:rPr>
          <w:noProof/>
        </w:rPr>
      </w:r>
      <w:r>
        <w:rPr>
          <w:noProof/>
        </w:rPr>
        <w:fldChar w:fldCharType="separate"/>
      </w:r>
      <w:r>
        <w:rPr>
          <w:noProof/>
        </w:rPr>
        <w:t>72</w:t>
      </w:r>
      <w:r>
        <w:rPr>
          <w:noProof/>
        </w:rPr>
        <w:fldChar w:fldCharType="end"/>
      </w:r>
    </w:p>
    <w:p w14:paraId="2ECF46B4" w14:textId="70E712A2"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lastRenderedPageBreak/>
        <w:t>7.7.2</w:t>
      </w:r>
      <w:r>
        <w:rPr>
          <w:rFonts w:asciiTheme="minorHAnsi" w:eastAsiaTheme="minorEastAsia" w:hAnsiTheme="minorHAnsi" w:cstheme="minorBidi"/>
          <w:noProof/>
          <w:sz w:val="22"/>
          <w:szCs w:val="22"/>
          <w:lang w:eastAsia="en-GB"/>
        </w:rPr>
        <w:tab/>
      </w:r>
      <w:r w:rsidRPr="004C32E1">
        <w:rPr>
          <w:rFonts w:eastAsia="SimSun"/>
          <w:noProof/>
        </w:rPr>
        <w:t>Structure</w:t>
      </w:r>
      <w:r>
        <w:rPr>
          <w:noProof/>
        </w:rPr>
        <w:tab/>
      </w:r>
      <w:r>
        <w:rPr>
          <w:noProof/>
        </w:rPr>
        <w:fldChar w:fldCharType="begin" w:fldLock="1"/>
      </w:r>
      <w:r>
        <w:rPr>
          <w:noProof/>
        </w:rPr>
        <w:instrText xml:space="preserve"> PAGEREF _Toc154510393 \h </w:instrText>
      </w:r>
      <w:r>
        <w:rPr>
          <w:noProof/>
        </w:rPr>
      </w:r>
      <w:r>
        <w:rPr>
          <w:noProof/>
        </w:rPr>
        <w:fldChar w:fldCharType="separate"/>
      </w:r>
      <w:r>
        <w:rPr>
          <w:noProof/>
        </w:rPr>
        <w:t>72</w:t>
      </w:r>
      <w:r>
        <w:rPr>
          <w:noProof/>
        </w:rPr>
        <w:fldChar w:fldCharType="end"/>
      </w:r>
    </w:p>
    <w:p w14:paraId="60D82129" w14:textId="52EC9A15"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7.7.3</w:t>
      </w:r>
      <w:r>
        <w:rPr>
          <w:rFonts w:asciiTheme="minorHAnsi" w:eastAsiaTheme="minorEastAsia" w:hAnsiTheme="minorHAnsi" w:cstheme="minorBidi"/>
          <w:noProof/>
          <w:sz w:val="22"/>
          <w:szCs w:val="22"/>
          <w:lang w:eastAsia="en-GB"/>
        </w:rPr>
        <w:tab/>
      </w:r>
      <w:r w:rsidRPr="004C32E1">
        <w:rPr>
          <w:rFonts w:eastAsia="SimSun"/>
          <w:noProof/>
        </w:rPr>
        <w:t>Application Unique ID</w:t>
      </w:r>
      <w:r>
        <w:rPr>
          <w:noProof/>
        </w:rPr>
        <w:tab/>
      </w:r>
      <w:r>
        <w:rPr>
          <w:noProof/>
        </w:rPr>
        <w:fldChar w:fldCharType="begin" w:fldLock="1"/>
      </w:r>
      <w:r>
        <w:rPr>
          <w:noProof/>
        </w:rPr>
        <w:instrText xml:space="preserve"> PAGEREF _Toc154510394 \h </w:instrText>
      </w:r>
      <w:r>
        <w:rPr>
          <w:noProof/>
        </w:rPr>
      </w:r>
      <w:r>
        <w:rPr>
          <w:noProof/>
        </w:rPr>
        <w:fldChar w:fldCharType="separate"/>
      </w:r>
      <w:r>
        <w:rPr>
          <w:noProof/>
        </w:rPr>
        <w:t>73</w:t>
      </w:r>
      <w:r>
        <w:rPr>
          <w:noProof/>
        </w:rPr>
        <w:fldChar w:fldCharType="end"/>
      </w:r>
    </w:p>
    <w:p w14:paraId="5E7CFD75" w14:textId="7F702F4B"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7.7.4</w:t>
      </w:r>
      <w:r>
        <w:rPr>
          <w:rFonts w:asciiTheme="minorHAnsi" w:eastAsiaTheme="minorEastAsia" w:hAnsiTheme="minorHAnsi" w:cstheme="minorBidi"/>
          <w:noProof/>
          <w:sz w:val="22"/>
          <w:szCs w:val="22"/>
          <w:lang w:eastAsia="en-GB"/>
        </w:rPr>
        <w:tab/>
      </w:r>
      <w:r w:rsidRPr="004C32E1">
        <w:rPr>
          <w:rFonts w:eastAsia="SimSun"/>
          <w:noProof/>
        </w:rPr>
        <w:t>XML schema</w:t>
      </w:r>
      <w:r>
        <w:rPr>
          <w:noProof/>
        </w:rPr>
        <w:tab/>
      </w:r>
      <w:r>
        <w:rPr>
          <w:noProof/>
        </w:rPr>
        <w:fldChar w:fldCharType="begin" w:fldLock="1"/>
      </w:r>
      <w:r>
        <w:rPr>
          <w:noProof/>
        </w:rPr>
        <w:instrText xml:space="preserve"> PAGEREF _Toc154510395 \h </w:instrText>
      </w:r>
      <w:r>
        <w:rPr>
          <w:noProof/>
        </w:rPr>
      </w:r>
      <w:r>
        <w:rPr>
          <w:noProof/>
        </w:rPr>
        <w:fldChar w:fldCharType="separate"/>
      </w:r>
      <w:r>
        <w:rPr>
          <w:noProof/>
        </w:rPr>
        <w:t>73</w:t>
      </w:r>
      <w:r>
        <w:rPr>
          <w:noProof/>
        </w:rPr>
        <w:fldChar w:fldCharType="end"/>
      </w:r>
    </w:p>
    <w:p w14:paraId="7C1449FE" w14:textId="5EBD74C7"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7.7.4.1</w:t>
      </w:r>
      <w:r>
        <w:rPr>
          <w:rFonts w:asciiTheme="minorHAnsi" w:eastAsiaTheme="minorEastAsia" w:hAnsiTheme="minorHAnsi" w:cstheme="minorBidi"/>
          <w:noProof/>
          <w:sz w:val="22"/>
          <w:szCs w:val="22"/>
          <w:lang w:eastAsia="en-GB"/>
        </w:rPr>
        <w:tab/>
      </w:r>
      <w:r w:rsidRPr="004C32E1">
        <w:rPr>
          <w:rFonts w:eastAsia="SimSun"/>
          <w:noProof/>
        </w:rPr>
        <w:t>General</w:t>
      </w:r>
      <w:r>
        <w:rPr>
          <w:noProof/>
        </w:rPr>
        <w:tab/>
      </w:r>
      <w:r>
        <w:rPr>
          <w:noProof/>
        </w:rPr>
        <w:fldChar w:fldCharType="begin" w:fldLock="1"/>
      </w:r>
      <w:r>
        <w:rPr>
          <w:noProof/>
        </w:rPr>
        <w:instrText xml:space="preserve"> PAGEREF _Toc154510396 \h </w:instrText>
      </w:r>
      <w:r>
        <w:rPr>
          <w:noProof/>
        </w:rPr>
      </w:r>
      <w:r>
        <w:rPr>
          <w:noProof/>
        </w:rPr>
        <w:fldChar w:fldCharType="separate"/>
      </w:r>
      <w:r>
        <w:rPr>
          <w:noProof/>
        </w:rPr>
        <w:t>73</w:t>
      </w:r>
      <w:r>
        <w:rPr>
          <w:noProof/>
        </w:rPr>
        <w:fldChar w:fldCharType="end"/>
      </w:r>
    </w:p>
    <w:p w14:paraId="316782F8" w14:textId="4A533214" w:rsidR="008E1522" w:rsidRDefault="008E1522">
      <w:pPr>
        <w:pStyle w:val="TOC4"/>
        <w:rPr>
          <w:rFonts w:asciiTheme="minorHAnsi" w:eastAsiaTheme="minorEastAsia" w:hAnsiTheme="minorHAnsi" w:cstheme="minorBidi"/>
          <w:noProof/>
          <w:sz w:val="22"/>
          <w:szCs w:val="22"/>
          <w:lang w:eastAsia="en-GB"/>
        </w:rPr>
      </w:pPr>
      <w:r w:rsidRPr="004C32E1">
        <w:rPr>
          <w:rFonts w:eastAsia="SimSun"/>
          <w:noProof/>
        </w:rPr>
        <w:t>7.7.4.2</w:t>
      </w:r>
      <w:r>
        <w:rPr>
          <w:rFonts w:asciiTheme="minorHAnsi" w:eastAsiaTheme="minorEastAsia" w:hAnsiTheme="minorHAnsi" w:cstheme="minorBidi"/>
          <w:noProof/>
          <w:sz w:val="22"/>
          <w:szCs w:val="22"/>
          <w:lang w:eastAsia="en-GB"/>
        </w:rPr>
        <w:tab/>
      </w:r>
      <w:r w:rsidRPr="004C32E1">
        <w:rPr>
          <w:rFonts w:eastAsia="SimSun"/>
          <w:noProof/>
        </w:rPr>
        <w:t>XML schema for MCS specific extensions</w:t>
      </w:r>
      <w:r>
        <w:rPr>
          <w:noProof/>
        </w:rPr>
        <w:tab/>
      </w:r>
      <w:r>
        <w:rPr>
          <w:noProof/>
        </w:rPr>
        <w:fldChar w:fldCharType="begin" w:fldLock="1"/>
      </w:r>
      <w:r>
        <w:rPr>
          <w:noProof/>
        </w:rPr>
        <w:instrText xml:space="preserve"> PAGEREF _Toc154510397 \h </w:instrText>
      </w:r>
      <w:r>
        <w:rPr>
          <w:noProof/>
        </w:rPr>
      </w:r>
      <w:r>
        <w:rPr>
          <w:noProof/>
        </w:rPr>
        <w:fldChar w:fldCharType="separate"/>
      </w:r>
      <w:r>
        <w:rPr>
          <w:noProof/>
        </w:rPr>
        <w:t>73</w:t>
      </w:r>
      <w:r>
        <w:rPr>
          <w:noProof/>
        </w:rPr>
        <w:fldChar w:fldCharType="end"/>
      </w:r>
    </w:p>
    <w:p w14:paraId="6B183AEF" w14:textId="612DE19C" w:rsidR="008E1522" w:rsidRPr="008E1522" w:rsidRDefault="008E1522">
      <w:pPr>
        <w:pStyle w:val="TOC3"/>
        <w:rPr>
          <w:rFonts w:asciiTheme="minorHAnsi" w:eastAsiaTheme="minorEastAsia" w:hAnsiTheme="minorHAnsi" w:cstheme="minorBidi"/>
          <w:noProof/>
          <w:sz w:val="22"/>
          <w:szCs w:val="22"/>
          <w:lang w:val="fr-FR" w:eastAsia="en-GB"/>
        </w:rPr>
      </w:pPr>
      <w:r w:rsidRPr="008E1522">
        <w:rPr>
          <w:rFonts w:eastAsia="SimSun"/>
          <w:noProof/>
          <w:lang w:val="fr-FR"/>
        </w:rPr>
        <w:t>7.7.5</w:t>
      </w:r>
      <w:r w:rsidRPr="008E1522">
        <w:rPr>
          <w:rFonts w:asciiTheme="minorHAnsi" w:eastAsiaTheme="minorEastAsia" w:hAnsiTheme="minorHAnsi" w:cstheme="minorBidi"/>
          <w:noProof/>
          <w:sz w:val="22"/>
          <w:szCs w:val="22"/>
          <w:lang w:val="fr-FR" w:eastAsia="en-GB"/>
        </w:rPr>
        <w:tab/>
      </w:r>
      <w:r w:rsidRPr="008E1522">
        <w:rPr>
          <w:rFonts w:eastAsia="SimSun"/>
          <w:noProof/>
          <w:lang w:val="fr-FR"/>
        </w:rPr>
        <w:t>Default document namespace</w:t>
      </w:r>
      <w:r w:rsidRPr="008E1522">
        <w:rPr>
          <w:noProof/>
          <w:lang w:val="fr-FR"/>
        </w:rPr>
        <w:tab/>
      </w:r>
      <w:r>
        <w:rPr>
          <w:noProof/>
        </w:rPr>
        <w:fldChar w:fldCharType="begin" w:fldLock="1"/>
      </w:r>
      <w:r w:rsidRPr="008E1522">
        <w:rPr>
          <w:noProof/>
          <w:lang w:val="fr-FR"/>
        </w:rPr>
        <w:instrText xml:space="preserve"> PAGEREF _Toc154510398 \h </w:instrText>
      </w:r>
      <w:r>
        <w:rPr>
          <w:noProof/>
        </w:rPr>
      </w:r>
      <w:r>
        <w:rPr>
          <w:noProof/>
        </w:rPr>
        <w:fldChar w:fldCharType="separate"/>
      </w:r>
      <w:r w:rsidRPr="008E1522">
        <w:rPr>
          <w:noProof/>
          <w:lang w:val="fr-FR"/>
        </w:rPr>
        <w:t>74</w:t>
      </w:r>
      <w:r>
        <w:rPr>
          <w:noProof/>
        </w:rPr>
        <w:fldChar w:fldCharType="end"/>
      </w:r>
    </w:p>
    <w:p w14:paraId="1B99D0AC" w14:textId="22202FC9" w:rsidR="008E1522" w:rsidRPr="008E1522" w:rsidRDefault="008E1522">
      <w:pPr>
        <w:pStyle w:val="TOC3"/>
        <w:rPr>
          <w:rFonts w:asciiTheme="minorHAnsi" w:eastAsiaTheme="minorEastAsia" w:hAnsiTheme="minorHAnsi" w:cstheme="minorBidi"/>
          <w:noProof/>
          <w:sz w:val="22"/>
          <w:szCs w:val="22"/>
          <w:lang w:val="fr-FR" w:eastAsia="en-GB"/>
        </w:rPr>
      </w:pPr>
      <w:r w:rsidRPr="008E1522">
        <w:rPr>
          <w:rFonts w:eastAsia="SimSun"/>
          <w:noProof/>
          <w:lang w:val="fr-FR"/>
        </w:rPr>
        <w:t>7.7.6</w:t>
      </w:r>
      <w:r w:rsidRPr="008E1522">
        <w:rPr>
          <w:rFonts w:asciiTheme="minorHAnsi" w:eastAsiaTheme="minorEastAsia" w:hAnsiTheme="minorHAnsi" w:cstheme="minorBidi"/>
          <w:noProof/>
          <w:sz w:val="22"/>
          <w:szCs w:val="22"/>
          <w:lang w:val="fr-FR" w:eastAsia="en-GB"/>
        </w:rPr>
        <w:tab/>
      </w:r>
      <w:r w:rsidRPr="008E1522">
        <w:rPr>
          <w:rFonts w:eastAsia="SimSun"/>
          <w:noProof/>
          <w:lang w:val="fr-FR"/>
        </w:rPr>
        <w:t>MIME type</w:t>
      </w:r>
      <w:r w:rsidRPr="008E1522">
        <w:rPr>
          <w:noProof/>
          <w:lang w:val="fr-FR"/>
        </w:rPr>
        <w:tab/>
      </w:r>
      <w:r>
        <w:rPr>
          <w:noProof/>
        </w:rPr>
        <w:fldChar w:fldCharType="begin" w:fldLock="1"/>
      </w:r>
      <w:r w:rsidRPr="008E1522">
        <w:rPr>
          <w:noProof/>
          <w:lang w:val="fr-FR"/>
        </w:rPr>
        <w:instrText xml:space="preserve"> PAGEREF _Toc154510399 \h </w:instrText>
      </w:r>
      <w:r>
        <w:rPr>
          <w:noProof/>
        </w:rPr>
      </w:r>
      <w:r>
        <w:rPr>
          <w:noProof/>
        </w:rPr>
        <w:fldChar w:fldCharType="separate"/>
      </w:r>
      <w:r w:rsidRPr="008E1522">
        <w:rPr>
          <w:noProof/>
          <w:lang w:val="fr-FR"/>
        </w:rPr>
        <w:t>74</w:t>
      </w:r>
      <w:r>
        <w:rPr>
          <w:noProof/>
        </w:rPr>
        <w:fldChar w:fldCharType="end"/>
      </w:r>
    </w:p>
    <w:p w14:paraId="76E7150C" w14:textId="39AE89CB"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7.7.7</w:t>
      </w:r>
      <w:r>
        <w:rPr>
          <w:rFonts w:asciiTheme="minorHAnsi" w:eastAsiaTheme="minorEastAsia" w:hAnsiTheme="minorHAnsi" w:cstheme="minorBidi"/>
          <w:noProof/>
          <w:sz w:val="22"/>
          <w:szCs w:val="22"/>
          <w:lang w:eastAsia="en-GB"/>
        </w:rPr>
        <w:tab/>
      </w:r>
      <w:r w:rsidRPr="004C32E1">
        <w:rPr>
          <w:rFonts w:eastAsia="SimSun"/>
          <w:noProof/>
        </w:rPr>
        <w:t>Validation constraints</w:t>
      </w:r>
      <w:r>
        <w:rPr>
          <w:noProof/>
        </w:rPr>
        <w:tab/>
      </w:r>
      <w:r>
        <w:rPr>
          <w:noProof/>
        </w:rPr>
        <w:fldChar w:fldCharType="begin" w:fldLock="1"/>
      </w:r>
      <w:r>
        <w:rPr>
          <w:noProof/>
        </w:rPr>
        <w:instrText xml:space="preserve"> PAGEREF _Toc154510400 \h </w:instrText>
      </w:r>
      <w:r>
        <w:rPr>
          <w:noProof/>
        </w:rPr>
      </w:r>
      <w:r>
        <w:rPr>
          <w:noProof/>
        </w:rPr>
        <w:fldChar w:fldCharType="separate"/>
      </w:r>
      <w:r>
        <w:rPr>
          <w:noProof/>
        </w:rPr>
        <w:t>74</w:t>
      </w:r>
      <w:r>
        <w:rPr>
          <w:noProof/>
        </w:rPr>
        <w:fldChar w:fldCharType="end"/>
      </w:r>
    </w:p>
    <w:p w14:paraId="1A1F60E7" w14:textId="277AF56E"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7.7.8</w:t>
      </w:r>
      <w:r>
        <w:rPr>
          <w:rFonts w:asciiTheme="minorHAnsi" w:eastAsiaTheme="minorEastAsia" w:hAnsiTheme="minorHAnsi" w:cstheme="minorBidi"/>
          <w:noProof/>
          <w:sz w:val="22"/>
          <w:szCs w:val="22"/>
          <w:lang w:eastAsia="en-GB"/>
        </w:rPr>
        <w:tab/>
      </w:r>
      <w:r w:rsidRPr="004C32E1">
        <w:rPr>
          <w:rFonts w:eastAsia="SimSun"/>
          <w:noProof/>
        </w:rPr>
        <w:t>Data semantics</w:t>
      </w:r>
      <w:r>
        <w:rPr>
          <w:noProof/>
        </w:rPr>
        <w:tab/>
      </w:r>
      <w:r>
        <w:rPr>
          <w:noProof/>
        </w:rPr>
        <w:fldChar w:fldCharType="begin" w:fldLock="1"/>
      </w:r>
      <w:r>
        <w:rPr>
          <w:noProof/>
        </w:rPr>
        <w:instrText xml:space="preserve"> PAGEREF _Toc154510401 \h </w:instrText>
      </w:r>
      <w:r>
        <w:rPr>
          <w:noProof/>
        </w:rPr>
      </w:r>
      <w:r>
        <w:rPr>
          <w:noProof/>
        </w:rPr>
        <w:fldChar w:fldCharType="separate"/>
      </w:r>
      <w:r>
        <w:rPr>
          <w:noProof/>
        </w:rPr>
        <w:t>74</w:t>
      </w:r>
      <w:r>
        <w:rPr>
          <w:noProof/>
        </w:rPr>
        <w:fldChar w:fldCharType="end"/>
      </w:r>
    </w:p>
    <w:p w14:paraId="40D534FE" w14:textId="4310B5AC" w:rsidR="008E1522" w:rsidRDefault="008E1522">
      <w:pPr>
        <w:pStyle w:val="TOC3"/>
        <w:rPr>
          <w:rFonts w:asciiTheme="minorHAnsi" w:eastAsiaTheme="minorEastAsia" w:hAnsiTheme="minorHAnsi" w:cstheme="minorBidi"/>
          <w:noProof/>
          <w:sz w:val="22"/>
          <w:szCs w:val="22"/>
          <w:lang w:eastAsia="en-GB"/>
        </w:rPr>
      </w:pPr>
      <w:r w:rsidRPr="008E1522">
        <w:rPr>
          <w:rFonts w:eastAsia="SimSun"/>
          <w:noProof/>
        </w:rPr>
        <w:t>7.7.9</w:t>
      </w:r>
      <w:r>
        <w:rPr>
          <w:rFonts w:asciiTheme="minorHAnsi" w:eastAsiaTheme="minorEastAsia" w:hAnsiTheme="minorHAnsi" w:cstheme="minorBidi"/>
          <w:noProof/>
          <w:sz w:val="22"/>
          <w:szCs w:val="22"/>
          <w:lang w:eastAsia="en-GB"/>
        </w:rPr>
        <w:tab/>
      </w:r>
      <w:r w:rsidRPr="008E1522">
        <w:rPr>
          <w:rFonts w:eastAsia="SimSun"/>
          <w:noProof/>
        </w:rPr>
        <w:t>Naming conventions</w:t>
      </w:r>
      <w:r>
        <w:rPr>
          <w:noProof/>
        </w:rPr>
        <w:tab/>
      </w:r>
      <w:r>
        <w:rPr>
          <w:noProof/>
        </w:rPr>
        <w:fldChar w:fldCharType="begin" w:fldLock="1"/>
      </w:r>
      <w:r>
        <w:rPr>
          <w:noProof/>
        </w:rPr>
        <w:instrText xml:space="preserve"> PAGEREF _Toc154510402 \h </w:instrText>
      </w:r>
      <w:r>
        <w:rPr>
          <w:noProof/>
        </w:rPr>
      </w:r>
      <w:r>
        <w:rPr>
          <w:noProof/>
        </w:rPr>
        <w:fldChar w:fldCharType="separate"/>
      </w:r>
      <w:r>
        <w:rPr>
          <w:noProof/>
        </w:rPr>
        <w:t>76</w:t>
      </w:r>
      <w:r>
        <w:rPr>
          <w:noProof/>
        </w:rPr>
        <w:fldChar w:fldCharType="end"/>
      </w:r>
    </w:p>
    <w:p w14:paraId="4E5EBB28" w14:textId="6A2F5571" w:rsidR="008E1522" w:rsidRDefault="008E1522">
      <w:pPr>
        <w:pStyle w:val="TOC3"/>
        <w:rPr>
          <w:rFonts w:asciiTheme="minorHAnsi" w:eastAsiaTheme="minorEastAsia" w:hAnsiTheme="minorHAnsi" w:cstheme="minorBidi"/>
          <w:noProof/>
          <w:sz w:val="22"/>
          <w:szCs w:val="22"/>
          <w:lang w:eastAsia="en-GB"/>
        </w:rPr>
      </w:pPr>
      <w:r w:rsidRPr="008E1522">
        <w:rPr>
          <w:rFonts w:eastAsia="SimSun"/>
          <w:noProof/>
        </w:rPr>
        <w:t>7.7.10</w:t>
      </w:r>
      <w:r>
        <w:rPr>
          <w:rFonts w:asciiTheme="minorHAnsi" w:eastAsiaTheme="minorEastAsia" w:hAnsiTheme="minorHAnsi" w:cstheme="minorBidi"/>
          <w:noProof/>
          <w:sz w:val="22"/>
          <w:szCs w:val="22"/>
          <w:lang w:eastAsia="en-GB"/>
        </w:rPr>
        <w:tab/>
      </w:r>
      <w:r w:rsidRPr="008E1522">
        <w:rPr>
          <w:rFonts w:eastAsia="SimSun"/>
          <w:noProof/>
        </w:rPr>
        <w:t>Global documents</w:t>
      </w:r>
      <w:r>
        <w:rPr>
          <w:noProof/>
        </w:rPr>
        <w:tab/>
      </w:r>
      <w:r>
        <w:rPr>
          <w:noProof/>
        </w:rPr>
        <w:fldChar w:fldCharType="begin" w:fldLock="1"/>
      </w:r>
      <w:r>
        <w:rPr>
          <w:noProof/>
        </w:rPr>
        <w:instrText xml:space="preserve"> PAGEREF _Toc154510403 \h </w:instrText>
      </w:r>
      <w:r>
        <w:rPr>
          <w:noProof/>
        </w:rPr>
      </w:r>
      <w:r>
        <w:rPr>
          <w:noProof/>
        </w:rPr>
        <w:fldChar w:fldCharType="separate"/>
      </w:r>
      <w:r>
        <w:rPr>
          <w:noProof/>
        </w:rPr>
        <w:t>76</w:t>
      </w:r>
      <w:r>
        <w:rPr>
          <w:noProof/>
        </w:rPr>
        <w:fldChar w:fldCharType="end"/>
      </w:r>
    </w:p>
    <w:p w14:paraId="233EC0EE" w14:textId="38848BC4"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7.7.11</w:t>
      </w:r>
      <w:r>
        <w:rPr>
          <w:rFonts w:asciiTheme="minorHAnsi" w:eastAsiaTheme="minorEastAsia" w:hAnsiTheme="minorHAnsi" w:cstheme="minorBidi"/>
          <w:noProof/>
          <w:sz w:val="22"/>
          <w:szCs w:val="22"/>
          <w:lang w:eastAsia="en-GB"/>
        </w:rPr>
        <w:tab/>
      </w:r>
      <w:r w:rsidRPr="004C32E1">
        <w:rPr>
          <w:rFonts w:eastAsia="SimSun"/>
          <w:noProof/>
        </w:rPr>
        <w:t>Resource interdependencies</w:t>
      </w:r>
      <w:r>
        <w:rPr>
          <w:noProof/>
        </w:rPr>
        <w:tab/>
      </w:r>
      <w:r>
        <w:rPr>
          <w:noProof/>
        </w:rPr>
        <w:fldChar w:fldCharType="begin" w:fldLock="1"/>
      </w:r>
      <w:r>
        <w:rPr>
          <w:noProof/>
        </w:rPr>
        <w:instrText xml:space="preserve"> PAGEREF _Toc154510404 \h </w:instrText>
      </w:r>
      <w:r>
        <w:rPr>
          <w:noProof/>
        </w:rPr>
      </w:r>
      <w:r>
        <w:rPr>
          <w:noProof/>
        </w:rPr>
        <w:fldChar w:fldCharType="separate"/>
      </w:r>
      <w:r>
        <w:rPr>
          <w:noProof/>
        </w:rPr>
        <w:t>76</w:t>
      </w:r>
      <w:r>
        <w:rPr>
          <w:noProof/>
        </w:rPr>
        <w:fldChar w:fldCharType="end"/>
      </w:r>
    </w:p>
    <w:p w14:paraId="397C244E" w14:textId="274851C3" w:rsidR="008E1522" w:rsidRDefault="008E1522">
      <w:pPr>
        <w:pStyle w:val="TOC3"/>
        <w:rPr>
          <w:rFonts w:asciiTheme="minorHAnsi" w:eastAsiaTheme="minorEastAsia" w:hAnsiTheme="minorHAnsi" w:cstheme="minorBidi"/>
          <w:noProof/>
          <w:sz w:val="22"/>
          <w:szCs w:val="22"/>
          <w:lang w:eastAsia="en-GB"/>
        </w:rPr>
      </w:pPr>
      <w:r w:rsidRPr="004C32E1">
        <w:rPr>
          <w:rFonts w:eastAsia="SimSun"/>
          <w:noProof/>
        </w:rPr>
        <w:t>7.7.12</w:t>
      </w:r>
      <w:r>
        <w:rPr>
          <w:rFonts w:asciiTheme="minorHAnsi" w:eastAsiaTheme="minorEastAsia" w:hAnsiTheme="minorHAnsi" w:cstheme="minorBidi"/>
          <w:noProof/>
          <w:sz w:val="22"/>
          <w:szCs w:val="22"/>
          <w:lang w:eastAsia="en-GB"/>
        </w:rPr>
        <w:tab/>
      </w:r>
      <w:r w:rsidRPr="004C32E1">
        <w:rPr>
          <w:rFonts w:eastAsia="SimSun"/>
          <w:noProof/>
        </w:rPr>
        <w:t>Authorization policies</w:t>
      </w:r>
      <w:r>
        <w:rPr>
          <w:noProof/>
        </w:rPr>
        <w:tab/>
      </w:r>
      <w:r>
        <w:rPr>
          <w:noProof/>
        </w:rPr>
        <w:fldChar w:fldCharType="begin" w:fldLock="1"/>
      </w:r>
      <w:r>
        <w:rPr>
          <w:noProof/>
        </w:rPr>
        <w:instrText xml:space="preserve"> PAGEREF _Toc154510405 \h </w:instrText>
      </w:r>
      <w:r>
        <w:rPr>
          <w:noProof/>
        </w:rPr>
      </w:r>
      <w:r>
        <w:rPr>
          <w:noProof/>
        </w:rPr>
        <w:fldChar w:fldCharType="separate"/>
      </w:r>
      <w:r>
        <w:rPr>
          <w:noProof/>
        </w:rPr>
        <w:t>76</w:t>
      </w:r>
      <w:r>
        <w:rPr>
          <w:noProof/>
        </w:rPr>
        <w:fldChar w:fldCharType="end"/>
      </w:r>
    </w:p>
    <w:p w14:paraId="6A89A6DD" w14:textId="4C855AD2" w:rsidR="008E1522" w:rsidRDefault="008E1522" w:rsidP="008E1522">
      <w:pPr>
        <w:pStyle w:val="TOC8"/>
        <w:rPr>
          <w:rFonts w:asciiTheme="minorHAnsi" w:eastAsiaTheme="minorEastAsia" w:hAnsiTheme="minorHAnsi" w:cstheme="minorBidi"/>
          <w:b w:val="0"/>
          <w:noProof/>
          <w:szCs w:val="22"/>
          <w:lang w:eastAsia="en-GB"/>
        </w:rPr>
      </w:pPr>
      <w:r>
        <w:rPr>
          <w:noProof/>
        </w:rPr>
        <w:t>Annex A (informative):</w:t>
      </w:r>
      <w:r>
        <w:rPr>
          <w:noProof/>
        </w:rPr>
        <w:tab/>
        <w:t>Signalling flows</w:t>
      </w:r>
      <w:r>
        <w:rPr>
          <w:noProof/>
        </w:rPr>
        <w:tab/>
      </w:r>
      <w:r>
        <w:rPr>
          <w:noProof/>
        </w:rPr>
        <w:fldChar w:fldCharType="begin" w:fldLock="1"/>
      </w:r>
      <w:r>
        <w:rPr>
          <w:noProof/>
        </w:rPr>
        <w:instrText xml:space="preserve"> PAGEREF _Toc154510406 \h </w:instrText>
      </w:r>
      <w:r>
        <w:rPr>
          <w:noProof/>
        </w:rPr>
      </w:r>
      <w:r>
        <w:rPr>
          <w:noProof/>
        </w:rPr>
        <w:fldChar w:fldCharType="separate"/>
      </w:r>
      <w:r>
        <w:rPr>
          <w:noProof/>
        </w:rPr>
        <w:t>77</w:t>
      </w:r>
      <w:r>
        <w:rPr>
          <w:noProof/>
        </w:rPr>
        <w:fldChar w:fldCharType="end"/>
      </w:r>
    </w:p>
    <w:p w14:paraId="3DD36705" w14:textId="406494FE" w:rsidR="008E1522" w:rsidRDefault="008E1522">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 of signalling flows</w:t>
      </w:r>
      <w:r>
        <w:rPr>
          <w:noProof/>
        </w:rPr>
        <w:tab/>
      </w:r>
      <w:r>
        <w:rPr>
          <w:noProof/>
        </w:rPr>
        <w:fldChar w:fldCharType="begin" w:fldLock="1"/>
      </w:r>
      <w:r>
        <w:rPr>
          <w:noProof/>
        </w:rPr>
        <w:instrText xml:space="preserve"> PAGEREF _Toc154510407 \h </w:instrText>
      </w:r>
      <w:r>
        <w:rPr>
          <w:noProof/>
        </w:rPr>
      </w:r>
      <w:r>
        <w:rPr>
          <w:noProof/>
        </w:rPr>
        <w:fldChar w:fldCharType="separate"/>
      </w:r>
      <w:r>
        <w:rPr>
          <w:noProof/>
        </w:rPr>
        <w:t>77</w:t>
      </w:r>
      <w:r>
        <w:rPr>
          <w:noProof/>
        </w:rPr>
        <w:fldChar w:fldCharType="end"/>
      </w:r>
    </w:p>
    <w:p w14:paraId="7223F285" w14:textId="5FBF765B" w:rsidR="008E1522" w:rsidRDefault="008E1522">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Signalling flows for group creation</w:t>
      </w:r>
      <w:r>
        <w:rPr>
          <w:noProof/>
        </w:rPr>
        <w:tab/>
      </w:r>
      <w:r>
        <w:rPr>
          <w:noProof/>
        </w:rPr>
        <w:fldChar w:fldCharType="begin" w:fldLock="1"/>
      </w:r>
      <w:r>
        <w:rPr>
          <w:noProof/>
        </w:rPr>
        <w:instrText xml:space="preserve"> PAGEREF _Toc154510408 \h </w:instrText>
      </w:r>
      <w:r>
        <w:rPr>
          <w:noProof/>
        </w:rPr>
      </w:r>
      <w:r>
        <w:rPr>
          <w:noProof/>
        </w:rPr>
        <w:fldChar w:fldCharType="separate"/>
      </w:r>
      <w:r>
        <w:rPr>
          <w:noProof/>
        </w:rPr>
        <w:t>77</w:t>
      </w:r>
      <w:r>
        <w:rPr>
          <w:noProof/>
        </w:rPr>
        <w:fldChar w:fldCharType="end"/>
      </w:r>
    </w:p>
    <w:p w14:paraId="681BD1FF" w14:textId="1782D676" w:rsidR="008E1522" w:rsidRDefault="008E1522">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_Toc154510409 \h </w:instrText>
      </w:r>
      <w:r>
        <w:rPr>
          <w:noProof/>
        </w:rPr>
      </w:r>
      <w:r>
        <w:rPr>
          <w:noProof/>
        </w:rPr>
        <w:fldChar w:fldCharType="separate"/>
      </w:r>
      <w:r>
        <w:rPr>
          <w:noProof/>
        </w:rPr>
        <w:t>77</w:t>
      </w:r>
      <w:r>
        <w:rPr>
          <w:noProof/>
        </w:rPr>
        <w:fldChar w:fldCharType="end"/>
      </w:r>
    </w:p>
    <w:p w14:paraId="0E54233E" w14:textId="784D05D9" w:rsidR="008E1522" w:rsidRDefault="008E1522">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GMC creating a MCPTT group on behalf of MCPTT user served by the GMC</w:t>
      </w:r>
      <w:r>
        <w:rPr>
          <w:noProof/>
        </w:rPr>
        <w:tab/>
      </w:r>
      <w:r>
        <w:rPr>
          <w:noProof/>
        </w:rPr>
        <w:fldChar w:fldCharType="begin" w:fldLock="1"/>
      </w:r>
      <w:r>
        <w:rPr>
          <w:noProof/>
        </w:rPr>
        <w:instrText xml:space="preserve"> PAGEREF _Toc154510410 \h </w:instrText>
      </w:r>
      <w:r>
        <w:rPr>
          <w:noProof/>
        </w:rPr>
      </w:r>
      <w:r>
        <w:rPr>
          <w:noProof/>
        </w:rPr>
        <w:fldChar w:fldCharType="separate"/>
      </w:r>
      <w:r>
        <w:rPr>
          <w:noProof/>
        </w:rPr>
        <w:t>77</w:t>
      </w:r>
      <w:r>
        <w:rPr>
          <w:noProof/>
        </w:rPr>
        <w:fldChar w:fldCharType="end"/>
      </w:r>
    </w:p>
    <w:p w14:paraId="4CD8C1D0" w14:textId="49AC9D42" w:rsidR="008E1522" w:rsidRDefault="008E1522">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GMC performing a temporary MCPTT group formation of two MCPTT groups to be combined</w:t>
      </w:r>
      <w:r>
        <w:rPr>
          <w:noProof/>
        </w:rPr>
        <w:tab/>
      </w:r>
      <w:r>
        <w:rPr>
          <w:noProof/>
        </w:rPr>
        <w:fldChar w:fldCharType="begin" w:fldLock="1"/>
      </w:r>
      <w:r>
        <w:rPr>
          <w:noProof/>
        </w:rPr>
        <w:instrText xml:space="preserve"> PAGEREF _Toc154510411 \h </w:instrText>
      </w:r>
      <w:r>
        <w:rPr>
          <w:noProof/>
        </w:rPr>
      </w:r>
      <w:r>
        <w:rPr>
          <w:noProof/>
        </w:rPr>
        <w:fldChar w:fldCharType="separate"/>
      </w:r>
      <w:r>
        <w:rPr>
          <w:noProof/>
        </w:rPr>
        <w:t>80</w:t>
      </w:r>
      <w:r>
        <w:rPr>
          <w:noProof/>
        </w:rPr>
        <w:fldChar w:fldCharType="end"/>
      </w:r>
    </w:p>
    <w:p w14:paraId="32901C8F" w14:textId="3F48F775" w:rsidR="008E1522" w:rsidRDefault="008E1522" w:rsidP="008E1522">
      <w:pPr>
        <w:pStyle w:val="TOC8"/>
        <w:rPr>
          <w:rFonts w:asciiTheme="minorHAnsi" w:eastAsiaTheme="minorEastAsia" w:hAnsiTheme="minorHAnsi" w:cstheme="minorBidi"/>
          <w:b w:val="0"/>
          <w:noProof/>
          <w:szCs w:val="22"/>
          <w:lang w:eastAsia="en-GB"/>
        </w:rPr>
      </w:pPr>
      <w:r>
        <w:rPr>
          <w:noProof/>
          <w:lang w:eastAsia="zh-CN"/>
        </w:rPr>
        <w:t>Annex B (informative):</w:t>
      </w:r>
      <w:r>
        <w:rPr>
          <w:noProof/>
          <w:lang w:eastAsia="zh-CN"/>
        </w:rPr>
        <w:tab/>
      </w:r>
      <w:r>
        <w:rPr>
          <w:noProof/>
        </w:rPr>
        <w:t>IANA registration templates</w:t>
      </w:r>
      <w:r>
        <w:rPr>
          <w:noProof/>
        </w:rPr>
        <w:tab/>
      </w:r>
      <w:r>
        <w:rPr>
          <w:noProof/>
        </w:rPr>
        <w:fldChar w:fldCharType="begin" w:fldLock="1"/>
      </w:r>
      <w:r>
        <w:rPr>
          <w:noProof/>
        </w:rPr>
        <w:instrText xml:space="preserve"> PAGEREF _Toc154510412 \h </w:instrText>
      </w:r>
      <w:r>
        <w:rPr>
          <w:noProof/>
        </w:rPr>
      </w:r>
      <w:r>
        <w:rPr>
          <w:noProof/>
        </w:rPr>
        <w:fldChar w:fldCharType="separate"/>
      </w:r>
      <w:r>
        <w:rPr>
          <w:noProof/>
        </w:rPr>
        <w:t>86</w:t>
      </w:r>
      <w:r>
        <w:rPr>
          <w:noProof/>
        </w:rPr>
        <w:fldChar w:fldCharType="end"/>
      </w:r>
    </w:p>
    <w:p w14:paraId="5DA4652D" w14:textId="0EA2FA73" w:rsidR="008E1522" w:rsidRDefault="008E1522">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_Toc154510413 \h </w:instrText>
      </w:r>
      <w:r>
        <w:rPr>
          <w:noProof/>
        </w:rPr>
      </w:r>
      <w:r>
        <w:rPr>
          <w:noProof/>
        </w:rPr>
        <w:fldChar w:fldCharType="separate"/>
      </w:r>
      <w:r>
        <w:rPr>
          <w:noProof/>
        </w:rPr>
        <w:t>86</w:t>
      </w:r>
      <w:r>
        <w:rPr>
          <w:noProof/>
        </w:rPr>
        <w:fldChar w:fldCharType="end"/>
      </w:r>
    </w:p>
    <w:p w14:paraId="06CA5747" w14:textId="18DF587B" w:rsidR="008E1522" w:rsidRDefault="008E1522">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application/vnd.3gpp.GMOP+xml IANA registration template</w:t>
      </w:r>
      <w:r>
        <w:rPr>
          <w:noProof/>
        </w:rPr>
        <w:tab/>
      </w:r>
      <w:r>
        <w:rPr>
          <w:noProof/>
        </w:rPr>
        <w:fldChar w:fldCharType="begin" w:fldLock="1"/>
      </w:r>
      <w:r>
        <w:rPr>
          <w:noProof/>
        </w:rPr>
        <w:instrText xml:space="preserve"> PAGEREF _Toc154510414 \h </w:instrText>
      </w:r>
      <w:r>
        <w:rPr>
          <w:noProof/>
        </w:rPr>
      </w:r>
      <w:r>
        <w:rPr>
          <w:noProof/>
        </w:rPr>
        <w:fldChar w:fldCharType="separate"/>
      </w:r>
      <w:r>
        <w:rPr>
          <w:noProof/>
        </w:rPr>
        <w:t>86</w:t>
      </w:r>
      <w:r>
        <w:rPr>
          <w:noProof/>
        </w:rPr>
        <w:fldChar w:fldCharType="end"/>
      </w:r>
    </w:p>
    <w:p w14:paraId="09363702" w14:textId="0EA4B83D" w:rsidR="008E1522" w:rsidRPr="00FC6A60" w:rsidRDefault="008E1522" w:rsidP="00910ACC">
      <w:pPr>
        <w:pStyle w:val="TOC1"/>
        <w:rPr>
          <w:noProof/>
        </w:rPr>
      </w:pPr>
      <w:r w:rsidRPr="00FC6A60">
        <w:rPr>
          <w:noProof/>
        </w:rPr>
        <w:t>Annex C (normative)</w:t>
      </w:r>
      <w:r w:rsidR="00A36A21">
        <w:rPr>
          <w:noProof/>
        </w:rPr>
        <w:t>-Mapping of EPS-specific terms to 5GS:</w:t>
      </w:r>
      <w:r w:rsidRPr="00FC6A60">
        <w:rPr>
          <w:noProof/>
        </w:rPr>
        <w:tab/>
      </w:r>
      <w:r w:rsidR="00FC6A60" w:rsidRPr="00FC6A60">
        <w:rPr>
          <w:noProof/>
        </w:rPr>
        <w:t>87</w:t>
      </w:r>
    </w:p>
    <w:p w14:paraId="7FE90FA7" w14:textId="50B61ABC" w:rsidR="008E1522" w:rsidRPr="00A36A21" w:rsidRDefault="008E1522">
      <w:pPr>
        <w:pStyle w:val="TOC8"/>
        <w:rPr>
          <w:rFonts w:asciiTheme="minorHAnsi" w:eastAsiaTheme="minorEastAsia" w:hAnsiTheme="minorHAnsi" w:cstheme="minorBidi"/>
          <w:noProof/>
          <w:szCs w:val="22"/>
          <w:lang w:eastAsia="en-GB"/>
        </w:rPr>
      </w:pPr>
      <w:r w:rsidRPr="00A36A21">
        <w:rPr>
          <w:noProof/>
        </w:rPr>
        <w:t>Annex C (informative):</w:t>
      </w:r>
      <w:r w:rsidRPr="00A36A21">
        <w:rPr>
          <w:noProof/>
        </w:rPr>
        <w:tab/>
        <w:t>Change history</w:t>
      </w:r>
      <w:r w:rsidRPr="00A36A21">
        <w:rPr>
          <w:noProof/>
        </w:rPr>
        <w:tab/>
      </w:r>
      <w:r w:rsidRPr="00A36A21">
        <w:rPr>
          <w:noProof/>
        </w:rPr>
        <w:fldChar w:fldCharType="begin" w:fldLock="1"/>
      </w:r>
      <w:r w:rsidRPr="00A36A21">
        <w:rPr>
          <w:noProof/>
        </w:rPr>
        <w:instrText xml:space="preserve"> PAGEREF _Toc154510417 \h </w:instrText>
      </w:r>
      <w:r w:rsidRPr="00A36A21">
        <w:rPr>
          <w:noProof/>
        </w:rPr>
      </w:r>
      <w:r w:rsidRPr="00A36A21">
        <w:rPr>
          <w:noProof/>
        </w:rPr>
        <w:fldChar w:fldCharType="separate"/>
      </w:r>
      <w:r w:rsidRPr="00A36A21">
        <w:rPr>
          <w:noProof/>
        </w:rPr>
        <w:t>88</w:t>
      </w:r>
      <w:r w:rsidRPr="00A36A21">
        <w:rPr>
          <w:noProof/>
        </w:rPr>
        <w:fldChar w:fldCharType="end"/>
      </w:r>
    </w:p>
    <w:p w14:paraId="5447829B" w14:textId="2B0A8842"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3" w:name="_Toc20157407"/>
      <w:bookmarkStart w:id="4" w:name="_Toc27502464"/>
      <w:bookmarkStart w:id="5" w:name="_Toc45202185"/>
      <w:bookmarkStart w:id="6" w:name="_Toc51869525"/>
      <w:bookmarkStart w:id="7" w:name="_Toc154510218"/>
      <w:r w:rsidRPr="006B7EDC">
        <w:rPr>
          <w:lang w:val="cs-CZ"/>
        </w:rPr>
        <w:lastRenderedPageBreak/>
        <w:t>Foreword</w:t>
      </w:r>
      <w:bookmarkEnd w:id="3"/>
      <w:bookmarkEnd w:id="4"/>
      <w:bookmarkEnd w:id="5"/>
      <w:bookmarkEnd w:id="6"/>
      <w:bookmarkEnd w:id="7"/>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Version x.y.z</w:t>
      </w:r>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8" w:name="_Toc20157408"/>
      <w:bookmarkStart w:id="9" w:name="_Toc27502465"/>
      <w:bookmarkStart w:id="10" w:name="_Toc45202186"/>
      <w:bookmarkStart w:id="11" w:name="_Toc51869526"/>
      <w:bookmarkStart w:id="12" w:name="_Toc154510219"/>
      <w:r w:rsidRPr="004D3578">
        <w:lastRenderedPageBreak/>
        <w:t>1</w:t>
      </w:r>
      <w:r w:rsidRPr="004D3578">
        <w:tab/>
        <w:t>Scope</w:t>
      </w:r>
      <w:bookmarkEnd w:id="8"/>
      <w:bookmarkEnd w:id="9"/>
      <w:bookmarkEnd w:id="10"/>
      <w:bookmarkEnd w:id="11"/>
      <w:bookmarkEnd w:id="12"/>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13" w:name="_Toc20157409"/>
      <w:bookmarkStart w:id="14" w:name="_Toc27502466"/>
      <w:bookmarkStart w:id="15" w:name="_Toc45202187"/>
      <w:bookmarkStart w:id="16" w:name="_Toc51869527"/>
      <w:bookmarkStart w:id="17" w:name="_Toc154510220"/>
      <w:r w:rsidRPr="004D3578">
        <w:t>2</w:t>
      </w:r>
      <w:r w:rsidRPr="004D3578">
        <w:tab/>
        <w:t>References</w:t>
      </w:r>
      <w:bookmarkEnd w:id="13"/>
      <w:bookmarkEnd w:id="14"/>
      <w:bookmarkEnd w:id="15"/>
      <w:bookmarkEnd w:id="16"/>
      <w:bookmarkEnd w:id="17"/>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18" w:name="ref21905"/>
      <w:r>
        <w:t>[1]</w:t>
      </w:r>
      <w:bookmarkEnd w:id="18"/>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(ProSe) User Equipment (UE) to ProSe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t>[14]</w:t>
      </w:r>
      <w:r>
        <w:tab/>
        <w:t>IETF RFC 6050: "A Session Initiation Protocol (SIP) Extension for the Identification of Services".</w:t>
      </w:r>
    </w:p>
    <w:p w14:paraId="45A06235" w14:textId="7B775469" w:rsidR="00B10708" w:rsidRDefault="00B10708" w:rsidP="00B10708">
      <w:pPr>
        <w:pStyle w:val="EX"/>
      </w:pPr>
      <w:r>
        <w:t>[15]</w:t>
      </w:r>
      <w:r>
        <w:tab/>
      </w:r>
      <w:r w:rsidR="00E9736A">
        <w:t>V</w:t>
      </w:r>
      <w:r w:rsidR="009B0641">
        <w:t>oid.</w:t>
      </w:r>
    </w:p>
    <w:p w14:paraId="34E4713B" w14:textId="77777777" w:rsidR="00B10708" w:rsidRDefault="00B10708" w:rsidP="00B10708">
      <w:pPr>
        <w:pStyle w:val="EX"/>
      </w:pPr>
      <w:r>
        <w:t>[16]</w:t>
      </w:r>
      <w:r>
        <w:tab/>
        <w:t>IETF RFC 3830: "</w:t>
      </w:r>
      <w:r w:rsidRPr="00F12CBC">
        <w:t>MI</w:t>
      </w:r>
      <w:r>
        <w:t>KEY: Multimedia Internet KEYing".</w:t>
      </w:r>
    </w:p>
    <w:p w14:paraId="3AD8C671" w14:textId="77777777" w:rsidR="00B10708" w:rsidRDefault="00B10708" w:rsidP="00B10708">
      <w:pPr>
        <w:pStyle w:val="EX"/>
      </w:pPr>
      <w:r>
        <w:t>[17]</w:t>
      </w:r>
      <w:r>
        <w:tab/>
        <w:t>IETF RFC 6043: "</w:t>
      </w:r>
      <w:r w:rsidRPr="00F12CBC">
        <w:t>MIKEY-TICKET: Ticket-Based Modes of Key Distribution in Multimedia Internet KEYing (MIKEY)</w:t>
      </w:r>
      <w:r>
        <w:t>".</w:t>
      </w:r>
    </w:p>
    <w:p w14:paraId="2941A702" w14:textId="77777777" w:rsidR="00B10708" w:rsidRDefault="00B10708" w:rsidP="00B10708">
      <w:pPr>
        <w:pStyle w:val="EX"/>
      </w:pPr>
      <w:r>
        <w:t>[18]</w:t>
      </w:r>
      <w:r>
        <w:tab/>
        <w:t>IETF RFC 6509: "</w:t>
      </w:r>
      <w:r w:rsidRPr="00F12CBC">
        <w:t>MIKEY-SAKKE: Sakai-Kasahara Key Encryption in Multimedia Internet KEYing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19" w:name="_Toc20157410"/>
      <w:r>
        <w:t>[30]</w:t>
      </w:r>
      <w:r>
        <w:tab/>
        <w:t>3GPP TS 23.379: "</w:t>
      </w:r>
      <w:r w:rsidRPr="00884AE5">
        <w:t>Functional architecture and information flows to support Mission Critical Push To Talk (MCPTT)</w:t>
      </w:r>
      <w:r>
        <w:t>".</w:t>
      </w:r>
    </w:p>
    <w:p w14:paraId="5C855A2F" w14:textId="3A6574D9" w:rsidR="00C44D35" w:rsidRPr="00B33A75" w:rsidRDefault="00400F0F" w:rsidP="00400F0F">
      <w:pPr>
        <w:pStyle w:val="EX"/>
      </w:pPr>
      <w:bookmarkStart w:id="20" w:name="_Toc27502467"/>
      <w:bookmarkStart w:id="21" w:name="_Toc45202188"/>
      <w:bookmarkStart w:id="22" w:name="_Toc51869528"/>
      <w:r w:rsidRPr="00B33A75">
        <w:t>[</w:t>
      </w:r>
      <w:r>
        <w:t>31</w:t>
      </w:r>
      <w:r w:rsidRPr="00B33A75">
        <w:t>]</w:t>
      </w:r>
      <w:r w:rsidRPr="00B33A75">
        <w:tab/>
      </w:r>
      <w:r w:rsidRPr="00FC63A8">
        <w:t>IETF RFC </w:t>
      </w:r>
      <w:r>
        <w:t>9110</w:t>
      </w:r>
      <w:r w:rsidRPr="00FC63A8">
        <w:t>: "</w:t>
      </w:r>
      <w:r>
        <w:t>HTTP Semantics</w:t>
      </w:r>
      <w:r w:rsidRPr="00FC63A8">
        <w:t>".</w:t>
      </w:r>
    </w:p>
    <w:p w14:paraId="02E1A993" w14:textId="77777777" w:rsidR="00E613DE" w:rsidRPr="004D3578" w:rsidRDefault="00E613DE" w:rsidP="00B747EB">
      <w:pPr>
        <w:pStyle w:val="Heading1"/>
      </w:pPr>
      <w:bookmarkStart w:id="23" w:name="_Toc154510221"/>
      <w:r w:rsidRPr="004D3578">
        <w:t>3</w:t>
      </w:r>
      <w:r w:rsidRPr="004D3578">
        <w:tab/>
        <w:t>Definitions and abbreviations</w:t>
      </w:r>
      <w:bookmarkEnd w:id="19"/>
      <w:bookmarkEnd w:id="20"/>
      <w:bookmarkEnd w:id="21"/>
      <w:bookmarkEnd w:id="22"/>
      <w:bookmarkEnd w:id="23"/>
    </w:p>
    <w:p w14:paraId="2633207B" w14:textId="77777777" w:rsidR="00E613DE" w:rsidRPr="004D3578" w:rsidRDefault="00E613DE" w:rsidP="00B747EB">
      <w:pPr>
        <w:pStyle w:val="Heading2"/>
      </w:pPr>
      <w:bookmarkStart w:id="24" w:name="_Toc20157411"/>
      <w:bookmarkStart w:id="25" w:name="_Toc27502468"/>
      <w:bookmarkStart w:id="26" w:name="_Toc45202189"/>
      <w:bookmarkStart w:id="27" w:name="_Toc51869529"/>
      <w:bookmarkStart w:id="28" w:name="_Toc154510222"/>
      <w:r w:rsidRPr="004D3578">
        <w:t>3.1</w:t>
      </w:r>
      <w:r w:rsidRPr="004D3578">
        <w:tab/>
        <w:t>Definitions</w:t>
      </w:r>
      <w:bookmarkEnd w:id="24"/>
      <w:bookmarkEnd w:id="25"/>
      <w:bookmarkEnd w:id="26"/>
      <w:bookmarkEnd w:id="27"/>
      <w:bookmarkEnd w:id="28"/>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t>MCPTT service</w:t>
      </w:r>
    </w:p>
    <w:p w14:paraId="799DE0BC" w14:textId="77777777" w:rsidR="00E56A2E" w:rsidRPr="00E9736A" w:rsidRDefault="00E56A2E" w:rsidP="00E9736A">
      <w:pPr>
        <w:pStyle w:val="EW"/>
        <w:rPr>
          <w:b/>
          <w:bCs/>
          <w:lang w:val="en-US"/>
        </w:rPr>
      </w:pPr>
      <w:r w:rsidRPr="00E9736A">
        <w:rPr>
          <w:b/>
          <w:bCs/>
          <w:lang w:val="en-US"/>
        </w:rPr>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r>
        <w:rPr>
          <w:b/>
          <w:bCs/>
        </w:rPr>
        <w:t>MuSiK</w:t>
      </w:r>
      <w:r w:rsidRPr="00DA0E31">
        <w:rPr>
          <w:b/>
          <w:bCs/>
        </w:rPr>
        <w:t>)</w:t>
      </w:r>
    </w:p>
    <w:p w14:paraId="056EEFC0" w14:textId="77777777" w:rsidR="009B0641" w:rsidRPr="00E9736A" w:rsidRDefault="009B0641" w:rsidP="00E9736A">
      <w:pPr>
        <w:pStyle w:val="EW"/>
        <w:rPr>
          <w:b/>
          <w:bCs/>
        </w:rPr>
      </w:pPr>
      <w:r w:rsidRPr="00E9736A">
        <w:rPr>
          <w:b/>
          <w:bCs/>
        </w:rPr>
        <w:t>Multicast Signalling Key Identifier (MuSiK-ID)</w:t>
      </w:r>
    </w:p>
    <w:p w14:paraId="0BF0427D" w14:textId="77777777" w:rsidR="00E613DE" w:rsidRPr="004D3578" w:rsidRDefault="00E613DE" w:rsidP="00B747EB">
      <w:pPr>
        <w:pStyle w:val="Heading2"/>
      </w:pPr>
      <w:bookmarkStart w:id="29" w:name="_Toc20157412"/>
      <w:bookmarkStart w:id="30" w:name="_Toc27502469"/>
      <w:bookmarkStart w:id="31" w:name="_Toc45202190"/>
      <w:bookmarkStart w:id="32" w:name="_Toc51869530"/>
      <w:bookmarkStart w:id="33" w:name="_Toc154510223"/>
      <w:r w:rsidRPr="004D3578">
        <w:t>3.2</w:t>
      </w:r>
      <w:r w:rsidRPr="004D3578">
        <w:tab/>
        <w:t>Abbreviations</w:t>
      </w:r>
      <w:bookmarkEnd w:id="29"/>
      <w:bookmarkEnd w:id="30"/>
      <w:bookmarkEnd w:id="31"/>
      <w:bookmarkEnd w:id="32"/>
      <w:bookmarkEnd w:id="33"/>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Group Management OPeration</w:t>
      </w:r>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r w:rsidRPr="009D167C">
        <w:t>Hyper</w:t>
      </w:r>
      <w:r>
        <w:t>T</w:t>
      </w:r>
      <w:r w:rsidRPr="009D167C">
        <w:t>ext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t>IDentifier</w:t>
      </w:r>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Pr="00526975" w:rsidRDefault="009D167C" w:rsidP="009D167C">
      <w:pPr>
        <w:pStyle w:val="EW"/>
      </w:pPr>
      <w:r>
        <w:t>OMA</w:t>
      </w:r>
      <w:r>
        <w:tab/>
      </w:r>
      <w:r w:rsidRPr="009D167C">
        <w:t>Open Mobile Alliance</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Default="009D167C" w:rsidP="00526975">
      <w:pPr>
        <w:pStyle w:val="EW"/>
      </w:pPr>
      <w:r>
        <w:t>XDMC</w:t>
      </w:r>
      <w:r>
        <w:tab/>
      </w:r>
      <w:r w:rsidRPr="009D167C">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A51E02" w:rsidRDefault="009D167C" w:rsidP="00526975">
      <w:pPr>
        <w:pStyle w:val="EW"/>
        <w:rPr>
          <w:lang w:val="fr-FR"/>
        </w:rPr>
      </w:pPr>
      <w:r w:rsidRPr="00A51E02">
        <w:rPr>
          <w:lang w:val="fr-FR"/>
        </w:rPr>
        <w:t>XML</w:t>
      </w:r>
      <w:r w:rsidRPr="00A51E02">
        <w:rPr>
          <w:lang w:val="fr-FR"/>
        </w:rPr>
        <w:tab/>
        <w:t>eXtensible Markup Language</w:t>
      </w:r>
    </w:p>
    <w:p w14:paraId="2528F0B1" w14:textId="77777777" w:rsidR="00E613DE" w:rsidRDefault="00E613DE" w:rsidP="00B747EB">
      <w:pPr>
        <w:pStyle w:val="Heading1"/>
      </w:pPr>
      <w:bookmarkStart w:id="34" w:name="_Toc20157413"/>
      <w:bookmarkStart w:id="35" w:name="_Toc27502470"/>
      <w:bookmarkStart w:id="36" w:name="_Toc45202191"/>
      <w:bookmarkStart w:id="37" w:name="_Toc51869531"/>
      <w:bookmarkStart w:id="38" w:name="_Toc154510224"/>
      <w:r w:rsidRPr="004D3578">
        <w:t>4</w:t>
      </w:r>
      <w:r w:rsidRPr="004D3578">
        <w:tab/>
      </w:r>
      <w:r>
        <w:t>General</w:t>
      </w:r>
      <w:bookmarkEnd w:id="34"/>
      <w:bookmarkEnd w:id="35"/>
      <w:bookmarkEnd w:id="36"/>
      <w:bookmarkEnd w:id="37"/>
      <w:bookmarkEnd w:id="38"/>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39" w:name="_Toc20157414"/>
      <w:bookmarkStart w:id="40" w:name="_Toc27502471"/>
      <w:bookmarkStart w:id="41" w:name="_Toc45202192"/>
      <w:bookmarkStart w:id="42" w:name="_Toc51869532"/>
      <w:bookmarkStart w:id="43" w:name="_Toc154510225"/>
      <w:r>
        <w:t>5</w:t>
      </w:r>
      <w:r>
        <w:tab/>
        <w:t>Functional entities</w:t>
      </w:r>
      <w:bookmarkEnd w:id="39"/>
      <w:bookmarkEnd w:id="40"/>
      <w:bookmarkEnd w:id="41"/>
      <w:bookmarkEnd w:id="42"/>
      <w:bookmarkEnd w:id="43"/>
    </w:p>
    <w:p w14:paraId="185AEEE8" w14:textId="77777777" w:rsidR="00837E48" w:rsidRDefault="00837E48" w:rsidP="00B747EB">
      <w:pPr>
        <w:pStyle w:val="Heading2"/>
      </w:pPr>
      <w:bookmarkStart w:id="44" w:name="_Toc20157415"/>
      <w:bookmarkStart w:id="45" w:name="_Toc27502472"/>
      <w:bookmarkStart w:id="46" w:name="_Toc45202193"/>
      <w:bookmarkStart w:id="47" w:name="_Toc51869533"/>
      <w:bookmarkStart w:id="48" w:name="_Toc154510226"/>
      <w:r>
        <w:t>5.1</w:t>
      </w:r>
      <w:r>
        <w:tab/>
        <w:t>Group management client (GMC)</w:t>
      </w:r>
      <w:bookmarkEnd w:id="44"/>
      <w:bookmarkEnd w:id="45"/>
      <w:bookmarkEnd w:id="46"/>
      <w:bookmarkEnd w:id="47"/>
      <w:bookmarkEnd w:id="48"/>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49" w:name="_Toc20157416"/>
      <w:bookmarkStart w:id="50" w:name="_Toc27502473"/>
      <w:bookmarkStart w:id="51" w:name="_Toc45202194"/>
      <w:bookmarkStart w:id="52" w:name="_Toc51869534"/>
      <w:bookmarkStart w:id="53" w:name="_Toc154510227"/>
      <w:r>
        <w:t>5.2</w:t>
      </w:r>
      <w:r>
        <w:tab/>
        <w:t>Group management server (GMS)</w:t>
      </w:r>
      <w:bookmarkEnd w:id="49"/>
      <w:bookmarkEnd w:id="50"/>
      <w:bookmarkEnd w:id="51"/>
      <w:bookmarkEnd w:id="52"/>
      <w:bookmarkEnd w:id="53"/>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t>-</w:t>
      </w:r>
      <w:r>
        <w:tab/>
        <w:t>shall support the procedure in subclause 6.3.4.3;</w:t>
      </w:r>
    </w:p>
    <w:p w14:paraId="02A83A36" w14:textId="77777777" w:rsidR="009967D6" w:rsidRDefault="009967D6" w:rsidP="009967D6">
      <w:pPr>
        <w:pStyle w:val="B1"/>
      </w:pPr>
      <w:r>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54" w:name="_Toc20157417"/>
      <w:bookmarkStart w:id="55" w:name="_Toc27502474"/>
      <w:bookmarkStart w:id="56" w:name="_Toc45202195"/>
      <w:bookmarkStart w:id="57" w:name="_Toc51869535"/>
      <w:bookmarkStart w:id="58" w:name="_Toc154510228"/>
      <w:r>
        <w:t>5.2A</w:t>
      </w:r>
      <w:r>
        <w:tab/>
        <w:t>MCS server</w:t>
      </w:r>
      <w:bookmarkEnd w:id="54"/>
      <w:bookmarkEnd w:id="55"/>
      <w:bookmarkEnd w:id="56"/>
      <w:bookmarkEnd w:id="57"/>
      <w:bookmarkEnd w:id="58"/>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59" w:name="_Toc20157418"/>
      <w:bookmarkStart w:id="60" w:name="_Toc27502475"/>
      <w:bookmarkStart w:id="61" w:name="_Toc45202196"/>
      <w:bookmarkStart w:id="62" w:name="_Toc51869536"/>
      <w:bookmarkStart w:id="63" w:name="_Toc154510229"/>
      <w:r>
        <w:t>5.3</w:t>
      </w:r>
      <w:r>
        <w:tab/>
        <w:t>MCPTT server</w:t>
      </w:r>
      <w:bookmarkEnd w:id="59"/>
      <w:bookmarkEnd w:id="60"/>
      <w:bookmarkEnd w:id="61"/>
      <w:bookmarkEnd w:id="62"/>
      <w:bookmarkEnd w:id="63"/>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64" w:name="_Toc20157419"/>
      <w:bookmarkStart w:id="65" w:name="_Toc27502476"/>
      <w:bookmarkStart w:id="66" w:name="_Toc45202197"/>
      <w:bookmarkStart w:id="67" w:name="_Toc51869537"/>
      <w:bookmarkStart w:id="68" w:name="_Toc154510230"/>
      <w:r>
        <w:t>5.</w:t>
      </w:r>
      <w:r w:rsidR="008F6984">
        <w:t>4</w:t>
      </w:r>
      <w:r>
        <w:tab/>
        <w:t>MCVideo server</w:t>
      </w:r>
      <w:bookmarkEnd w:id="64"/>
      <w:bookmarkEnd w:id="65"/>
      <w:bookmarkEnd w:id="66"/>
      <w:bookmarkEnd w:id="67"/>
      <w:bookmarkEnd w:id="68"/>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69" w:name="_Toc20157420"/>
      <w:bookmarkStart w:id="70" w:name="_Toc27502477"/>
      <w:bookmarkStart w:id="71" w:name="_Toc45202198"/>
      <w:bookmarkStart w:id="72" w:name="_Toc51869538"/>
      <w:bookmarkStart w:id="73" w:name="_Toc154510231"/>
      <w:r>
        <w:t>5.</w:t>
      </w:r>
      <w:r w:rsidR="008F6984">
        <w:t>5</w:t>
      </w:r>
      <w:r>
        <w:tab/>
        <w:t>MCData server</w:t>
      </w:r>
      <w:bookmarkEnd w:id="69"/>
      <w:bookmarkEnd w:id="70"/>
      <w:bookmarkEnd w:id="71"/>
      <w:bookmarkEnd w:id="72"/>
      <w:bookmarkEnd w:id="73"/>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74" w:name="_Toc20157421"/>
      <w:bookmarkStart w:id="75" w:name="_Toc27502478"/>
      <w:bookmarkStart w:id="76" w:name="_Toc45202199"/>
      <w:bookmarkStart w:id="77" w:name="_Toc51869539"/>
      <w:bookmarkStart w:id="78" w:name="_Toc154510232"/>
      <w:r>
        <w:t>6</w:t>
      </w:r>
      <w:r>
        <w:tab/>
        <w:t>Procedures</w:t>
      </w:r>
      <w:bookmarkEnd w:id="74"/>
      <w:bookmarkEnd w:id="75"/>
      <w:bookmarkEnd w:id="76"/>
      <w:bookmarkEnd w:id="77"/>
      <w:bookmarkEnd w:id="78"/>
    </w:p>
    <w:p w14:paraId="33278429" w14:textId="77777777" w:rsidR="00E613DE" w:rsidRDefault="00E613DE" w:rsidP="00B747EB">
      <w:pPr>
        <w:pStyle w:val="Heading2"/>
      </w:pPr>
      <w:bookmarkStart w:id="79" w:name="_Toc20157422"/>
      <w:bookmarkStart w:id="80" w:name="_Toc27502479"/>
      <w:bookmarkStart w:id="81" w:name="_Toc45202200"/>
      <w:bookmarkStart w:id="82" w:name="_Toc51869540"/>
      <w:bookmarkStart w:id="83" w:name="_Toc154510233"/>
      <w:r>
        <w:t>6.1</w:t>
      </w:r>
      <w:r>
        <w:tab/>
        <w:t>Introduction</w:t>
      </w:r>
      <w:bookmarkEnd w:id="79"/>
      <w:bookmarkEnd w:id="80"/>
      <w:bookmarkEnd w:id="81"/>
      <w:bookmarkEnd w:id="82"/>
      <w:bookmarkEnd w:id="83"/>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84" w:name="_Toc20157423"/>
      <w:bookmarkStart w:id="85" w:name="_Toc27502480"/>
      <w:bookmarkStart w:id="86" w:name="_Toc45202201"/>
      <w:bookmarkStart w:id="87" w:name="_Toc51869541"/>
      <w:bookmarkStart w:id="88" w:name="_Toc154510234"/>
      <w:r>
        <w:t>6.2</w:t>
      </w:r>
      <w:r>
        <w:tab/>
        <w:t>Common procedures</w:t>
      </w:r>
      <w:bookmarkEnd w:id="84"/>
      <w:bookmarkEnd w:id="85"/>
      <w:bookmarkEnd w:id="86"/>
      <w:bookmarkEnd w:id="87"/>
      <w:bookmarkEnd w:id="88"/>
    </w:p>
    <w:p w14:paraId="1D08C37E" w14:textId="77777777" w:rsidR="00E613DE" w:rsidRDefault="00E613DE" w:rsidP="00B747EB">
      <w:pPr>
        <w:pStyle w:val="Heading3"/>
      </w:pPr>
      <w:bookmarkStart w:id="89" w:name="_Toc20157424"/>
      <w:bookmarkStart w:id="90" w:name="_Toc27502481"/>
      <w:bookmarkStart w:id="91" w:name="_Toc45202202"/>
      <w:bookmarkStart w:id="92" w:name="_Toc51869542"/>
      <w:bookmarkStart w:id="93" w:name="_Toc154510235"/>
      <w:r>
        <w:t>6.2.1</w:t>
      </w:r>
      <w:r>
        <w:tab/>
        <w:t>General</w:t>
      </w:r>
      <w:bookmarkEnd w:id="89"/>
      <w:bookmarkEnd w:id="90"/>
      <w:bookmarkEnd w:id="91"/>
      <w:bookmarkEnd w:id="92"/>
      <w:bookmarkEnd w:id="93"/>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94" w:name="_Toc20157425"/>
      <w:bookmarkStart w:id="95" w:name="_Toc27502482"/>
      <w:bookmarkStart w:id="96" w:name="_Toc45202203"/>
      <w:bookmarkStart w:id="97" w:name="_Toc51869543"/>
      <w:bookmarkStart w:id="98" w:name="_Toc154510236"/>
      <w:r>
        <w:t>6.2.2</w:t>
      </w:r>
      <w:r>
        <w:tab/>
      </w:r>
      <w:r w:rsidR="00BB4025">
        <w:t>General client (GC) procedures</w:t>
      </w:r>
      <w:bookmarkEnd w:id="94"/>
      <w:bookmarkEnd w:id="95"/>
      <w:bookmarkEnd w:id="96"/>
      <w:bookmarkEnd w:id="97"/>
      <w:bookmarkEnd w:id="98"/>
    </w:p>
    <w:p w14:paraId="143D2F2A" w14:textId="77777777" w:rsidR="00BB4025" w:rsidRDefault="00BB4025" w:rsidP="00B747EB">
      <w:pPr>
        <w:pStyle w:val="Heading4"/>
      </w:pPr>
      <w:bookmarkStart w:id="99" w:name="_Toc20157426"/>
      <w:bookmarkStart w:id="100" w:name="_Toc27502483"/>
      <w:bookmarkStart w:id="101" w:name="_Toc45202204"/>
      <w:bookmarkStart w:id="102" w:name="_Toc51869544"/>
      <w:bookmarkStart w:id="103" w:name="_Toc154510237"/>
      <w:r>
        <w:t>6.2.2.1</w:t>
      </w:r>
      <w:r>
        <w:tab/>
        <w:t>General</w:t>
      </w:r>
      <w:bookmarkEnd w:id="99"/>
      <w:bookmarkEnd w:id="100"/>
      <w:bookmarkEnd w:id="101"/>
      <w:bookmarkEnd w:id="102"/>
      <w:bookmarkEnd w:id="103"/>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04" w:name="_Toc20157427"/>
      <w:bookmarkStart w:id="105" w:name="_Toc27502484"/>
      <w:bookmarkStart w:id="106" w:name="_Toc45202205"/>
      <w:bookmarkStart w:id="107" w:name="_Toc51869545"/>
      <w:bookmarkStart w:id="108" w:name="_Toc154510238"/>
      <w:r>
        <w:t>6.2.2.2</w:t>
      </w:r>
      <w:r>
        <w:tab/>
        <w:t>Accessing group document by group ID</w:t>
      </w:r>
      <w:bookmarkEnd w:id="104"/>
      <w:bookmarkEnd w:id="105"/>
      <w:bookmarkEnd w:id="106"/>
      <w:bookmarkEnd w:id="107"/>
      <w:bookmarkEnd w:id="108"/>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09" w:name="_Toc20157428"/>
      <w:bookmarkStart w:id="110" w:name="_Toc27502485"/>
      <w:bookmarkStart w:id="111" w:name="_Toc45202206"/>
      <w:bookmarkStart w:id="112" w:name="_Toc51869546"/>
      <w:bookmarkStart w:id="113" w:name="_Toc154510239"/>
      <w:r>
        <w:t>6.2.3</w:t>
      </w:r>
      <w:r>
        <w:tab/>
        <w:t>Group management c</w:t>
      </w:r>
      <w:r w:rsidR="00E613DE">
        <w:t xml:space="preserve">lient </w:t>
      </w:r>
      <w:r>
        <w:t xml:space="preserve">(GMC) </w:t>
      </w:r>
      <w:r w:rsidR="00E613DE">
        <w:t>procedures</w:t>
      </w:r>
      <w:bookmarkEnd w:id="109"/>
      <w:bookmarkEnd w:id="110"/>
      <w:bookmarkEnd w:id="111"/>
      <w:bookmarkEnd w:id="112"/>
      <w:bookmarkEnd w:id="113"/>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14" w:name="_Toc20157429"/>
      <w:bookmarkStart w:id="115" w:name="_Toc27502486"/>
      <w:bookmarkStart w:id="116" w:name="_Toc45202207"/>
      <w:bookmarkStart w:id="117" w:name="_Toc51869547"/>
      <w:bookmarkStart w:id="118" w:name="_Toc154510240"/>
      <w:r>
        <w:t>6.2.</w:t>
      </w:r>
      <w:r w:rsidR="00BB4025">
        <w:t>4</w:t>
      </w:r>
      <w:r>
        <w:tab/>
      </w:r>
      <w:r w:rsidR="00356F6E">
        <w:t>MCS</w:t>
      </w:r>
      <w:r>
        <w:t xml:space="preserve"> server procedures</w:t>
      </w:r>
      <w:bookmarkEnd w:id="114"/>
      <w:bookmarkEnd w:id="115"/>
      <w:bookmarkEnd w:id="116"/>
      <w:bookmarkEnd w:id="117"/>
      <w:bookmarkEnd w:id="118"/>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19" w:name="_Toc20157430"/>
      <w:bookmarkStart w:id="120" w:name="_Toc27502487"/>
      <w:bookmarkStart w:id="121" w:name="_Toc45202208"/>
      <w:bookmarkStart w:id="122" w:name="_Toc51869548"/>
      <w:bookmarkStart w:id="123" w:name="_Toc154510241"/>
      <w:r>
        <w:t>6.2.</w:t>
      </w:r>
      <w:r w:rsidR="00BB4025">
        <w:t>5</w:t>
      </w:r>
      <w:r>
        <w:tab/>
        <w:t xml:space="preserve">Group management server </w:t>
      </w:r>
      <w:r w:rsidR="00072EA5">
        <w:t xml:space="preserve">(GMS) </w:t>
      </w:r>
      <w:r>
        <w:t>procedures</w:t>
      </w:r>
      <w:bookmarkEnd w:id="119"/>
      <w:bookmarkEnd w:id="120"/>
      <w:bookmarkEnd w:id="121"/>
      <w:bookmarkEnd w:id="122"/>
      <w:bookmarkEnd w:id="123"/>
    </w:p>
    <w:p w14:paraId="2182C3B4" w14:textId="77777777" w:rsidR="00302D12" w:rsidRPr="00A87BDB" w:rsidRDefault="00302D12" w:rsidP="00B747EB">
      <w:pPr>
        <w:pStyle w:val="Heading4"/>
      </w:pPr>
      <w:bookmarkStart w:id="124" w:name="_Toc20157431"/>
      <w:bookmarkStart w:id="125" w:name="_Toc27502488"/>
      <w:bookmarkStart w:id="126" w:name="_Toc45202209"/>
      <w:bookmarkStart w:id="127" w:name="_Toc51869549"/>
      <w:bookmarkStart w:id="128" w:name="_Toc154510242"/>
      <w:r>
        <w:t>6.2.5.1</w:t>
      </w:r>
      <w:r>
        <w:tab/>
        <w:t>General</w:t>
      </w:r>
      <w:bookmarkEnd w:id="124"/>
      <w:bookmarkEnd w:id="125"/>
      <w:bookmarkEnd w:id="126"/>
      <w:bookmarkEnd w:id="127"/>
      <w:bookmarkEnd w:id="128"/>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29" w:name="_Toc20157432"/>
      <w:bookmarkStart w:id="130" w:name="_Toc27502489"/>
      <w:bookmarkStart w:id="131" w:name="_Toc45202210"/>
      <w:bookmarkStart w:id="132" w:name="_Toc51869550"/>
      <w:bookmarkStart w:id="133" w:name="_Toc154510243"/>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29"/>
      <w:bookmarkEnd w:id="130"/>
      <w:bookmarkEnd w:id="131"/>
      <w:bookmarkEnd w:id="132"/>
      <w:bookmarkEnd w:id="133"/>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34" w:name="_Toc20157433"/>
      <w:bookmarkStart w:id="135" w:name="_Toc27502490"/>
      <w:bookmarkStart w:id="136" w:name="_Toc45202211"/>
      <w:bookmarkStart w:id="137" w:name="_Toc51869551"/>
      <w:bookmarkStart w:id="138" w:name="_Toc154510244"/>
      <w:r>
        <w:t>6.2.5.3</w:t>
      </w:r>
      <w:r>
        <w:tab/>
        <w:t xml:space="preserve">Forwarding HTTP request accessing a group document of other </w:t>
      </w:r>
      <w:r w:rsidR="00356F6E">
        <w:t>MCS</w:t>
      </w:r>
      <w:r>
        <w:t xml:space="preserve"> provider</w:t>
      </w:r>
      <w:bookmarkEnd w:id="134"/>
      <w:bookmarkEnd w:id="135"/>
      <w:bookmarkEnd w:id="136"/>
      <w:bookmarkEnd w:id="137"/>
      <w:bookmarkEnd w:id="138"/>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39" w:name="_Toc20157434"/>
      <w:bookmarkStart w:id="140" w:name="_Toc27502491"/>
      <w:bookmarkStart w:id="141" w:name="_Toc45202212"/>
      <w:bookmarkStart w:id="142" w:name="_Toc51869552"/>
      <w:bookmarkStart w:id="143" w:name="_Toc154510245"/>
      <w:r>
        <w:t>6.2.5.4</w:t>
      </w:r>
      <w:r>
        <w:tab/>
        <w:t>A</w:t>
      </w:r>
      <w:r w:rsidRPr="00527D61">
        <w:t>uthenticated identity</w:t>
      </w:r>
      <w:r>
        <w:t xml:space="preserve"> in HTTP request</w:t>
      </w:r>
      <w:bookmarkEnd w:id="139"/>
      <w:bookmarkEnd w:id="140"/>
      <w:bookmarkEnd w:id="141"/>
      <w:bookmarkEnd w:id="142"/>
      <w:bookmarkEnd w:id="143"/>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44" w:name="_Toc20157435"/>
      <w:bookmarkStart w:id="145" w:name="_Toc27502492"/>
      <w:bookmarkStart w:id="146" w:name="_Toc45202213"/>
      <w:bookmarkStart w:id="147" w:name="_Toc51869553"/>
      <w:bookmarkStart w:id="148" w:name="_Toc154510246"/>
      <w:r>
        <w:t>6.2.5.5</w:t>
      </w:r>
      <w:r>
        <w:tab/>
        <w:t>SIP failure case</w:t>
      </w:r>
      <w:bookmarkEnd w:id="144"/>
      <w:bookmarkEnd w:id="145"/>
      <w:bookmarkEnd w:id="146"/>
      <w:bookmarkEnd w:id="147"/>
      <w:bookmarkEnd w:id="148"/>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"gms"</w:t>
      </w:r>
      <w:r w:rsidR="00E9736A">
        <w:t>.</w:t>
      </w:r>
    </w:p>
    <w:p w14:paraId="607C4D0D" w14:textId="77777777" w:rsidR="00E613DE" w:rsidRDefault="00E613DE" w:rsidP="00B747EB">
      <w:pPr>
        <w:pStyle w:val="Heading2"/>
      </w:pPr>
      <w:bookmarkStart w:id="149" w:name="_Toc20157436"/>
      <w:bookmarkStart w:id="150" w:name="_Toc27502493"/>
      <w:bookmarkStart w:id="151" w:name="_Toc45202214"/>
      <w:bookmarkStart w:id="152" w:name="_Toc51869554"/>
      <w:bookmarkStart w:id="153" w:name="_Toc154510247"/>
      <w:r>
        <w:t>6.3</w:t>
      </w:r>
      <w:r>
        <w:tab/>
      </w:r>
      <w:r w:rsidR="00834D72">
        <w:t>G</w:t>
      </w:r>
      <w:r>
        <w:t>roup management procedures</w:t>
      </w:r>
      <w:bookmarkEnd w:id="149"/>
      <w:bookmarkEnd w:id="150"/>
      <w:bookmarkEnd w:id="151"/>
      <w:bookmarkEnd w:id="152"/>
      <w:bookmarkEnd w:id="153"/>
    </w:p>
    <w:p w14:paraId="1BA4D2C0" w14:textId="77777777" w:rsidR="00E613DE" w:rsidRDefault="00E613DE" w:rsidP="00B747EB">
      <w:pPr>
        <w:pStyle w:val="Heading3"/>
      </w:pPr>
      <w:bookmarkStart w:id="154" w:name="_Toc20157437"/>
      <w:bookmarkStart w:id="155" w:name="_Toc27502494"/>
      <w:bookmarkStart w:id="156" w:name="_Toc45202215"/>
      <w:bookmarkStart w:id="157" w:name="_Toc51869555"/>
      <w:bookmarkStart w:id="158" w:name="_Toc154510248"/>
      <w:r>
        <w:t>6.3.1</w:t>
      </w:r>
      <w:r>
        <w:tab/>
        <w:t>General</w:t>
      </w:r>
      <w:bookmarkEnd w:id="154"/>
      <w:bookmarkEnd w:id="155"/>
      <w:bookmarkEnd w:id="156"/>
      <w:bookmarkEnd w:id="157"/>
      <w:bookmarkEnd w:id="158"/>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59" w:name="_Toc20157438"/>
      <w:bookmarkStart w:id="160" w:name="_Toc27502495"/>
      <w:bookmarkStart w:id="161" w:name="_Toc45202216"/>
      <w:bookmarkStart w:id="162" w:name="_Toc51869556"/>
      <w:bookmarkStart w:id="163" w:name="_Toc154510249"/>
      <w:r>
        <w:t>6.3.2</w:t>
      </w:r>
      <w:r>
        <w:tab/>
      </w:r>
      <w:r w:rsidR="00834D72">
        <w:t>G</w:t>
      </w:r>
      <w:r>
        <w:t xml:space="preserve">roup </w:t>
      </w:r>
      <w:r w:rsidR="004B62F1">
        <w:t xml:space="preserve">document </w:t>
      </w:r>
      <w:r>
        <w:t>creation procedure</w:t>
      </w:r>
      <w:bookmarkEnd w:id="159"/>
      <w:bookmarkEnd w:id="160"/>
      <w:bookmarkEnd w:id="161"/>
      <w:bookmarkEnd w:id="162"/>
      <w:bookmarkEnd w:id="163"/>
    </w:p>
    <w:p w14:paraId="3928FCB5" w14:textId="77777777" w:rsidR="000E5709" w:rsidRDefault="00E613DE" w:rsidP="00B747EB">
      <w:pPr>
        <w:pStyle w:val="Heading4"/>
      </w:pPr>
      <w:bookmarkStart w:id="164" w:name="_Toc20157439"/>
      <w:bookmarkStart w:id="165" w:name="_Toc27502496"/>
      <w:bookmarkStart w:id="166" w:name="_Toc45202217"/>
      <w:bookmarkStart w:id="167" w:name="_Toc51869557"/>
      <w:bookmarkStart w:id="168" w:name="_Toc154510250"/>
      <w:r>
        <w:t>6.3.2.1</w:t>
      </w:r>
      <w:r>
        <w:tab/>
        <w:t>General</w:t>
      </w:r>
      <w:bookmarkEnd w:id="164"/>
      <w:bookmarkEnd w:id="165"/>
      <w:bookmarkEnd w:id="166"/>
      <w:bookmarkEnd w:id="167"/>
      <w:bookmarkEnd w:id="168"/>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69" w:name="_Toc20157440"/>
      <w:bookmarkStart w:id="170" w:name="_Toc27502497"/>
      <w:bookmarkStart w:id="171" w:name="_Toc45202218"/>
      <w:bookmarkStart w:id="172" w:name="_Toc51869558"/>
      <w:bookmarkStart w:id="173" w:name="_Toc154510251"/>
      <w:r>
        <w:t>6.3.2.2</w:t>
      </w:r>
      <w:r>
        <w:tab/>
        <w:t>Client procedures</w:t>
      </w:r>
      <w:bookmarkEnd w:id="169"/>
      <w:bookmarkEnd w:id="170"/>
      <w:bookmarkEnd w:id="171"/>
      <w:bookmarkEnd w:id="172"/>
      <w:bookmarkEnd w:id="173"/>
    </w:p>
    <w:p w14:paraId="05007739" w14:textId="77777777" w:rsidR="00E613DE" w:rsidRDefault="00E613DE" w:rsidP="00B747EB">
      <w:pPr>
        <w:pStyle w:val="Heading5"/>
      </w:pPr>
      <w:bookmarkStart w:id="174" w:name="_Toc20157441"/>
      <w:bookmarkStart w:id="175" w:name="_Toc27502498"/>
      <w:bookmarkStart w:id="176" w:name="_Toc45202219"/>
      <w:bookmarkStart w:id="177" w:name="_Toc51869559"/>
      <w:bookmarkStart w:id="178" w:name="_Toc154510252"/>
      <w:r>
        <w:t>6.3.2.2.1</w:t>
      </w:r>
      <w:r>
        <w:tab/>
        <w:t xml:space="preserve">General client </w:t>
      </w:r>
      <w:r w:rsidR="00837E48">
        <w:t xml:space="preserve">(GC) </w:t>
      </w:r>
      <w:r>
        <w:t>procedures</w:t>
      </w:r>
      <w:bookmarkEnd w:id="174"/>
      <w:bookmarkEnd w:id="175"/>
      <w:bookmarkEnd w:id="176"/>
      <w:bookmarkEnd w:id="177"/>
      <w:bookmarkEnd w:id="178"/>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79" w:name="_Toc20157442"/>
      <w:bookmarkStart w:id="180" w:name="_Toc27502499"/>
      <w:bookmarkStart w:id="181" w:name="_Toc45202220"/>
      <w:bookmarkStart w:id="182" w:name="_Toc51869560"/>
      <w:bookmarkStart w:id="183" w:name="_Toc154510253"/>
      <w:r>
        <w:t>6.3.2.2.2</w:t>
      </w:r>
      <w:r>
        <w:tab/>
        <w:t xml:space="preserve">Group management client </w:t>
      </w:r>
      <w:r w:rsidR="00CC4742">
        <w:t xml:space="preserve">(GMC) </w:t>
      </w:r>
      <w:r>
        <w:t>procedures</w:t>
      </w:r>
      <w:bookmarkEnd w:id="179"/>
      <w:bookmarkEnd w:id="180"/>
      <w:bookmarkEnd w:id="181"/>
      <w:bookmarkEnd w:id="182"/>
      <w:bookmarkEnd w:id="183"/>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"uri"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84" w:name="_Toc20157443"/>
      <w:bookmarkStart w:id="185" w:name="_Toc27502500"/>
      <w:bookmarkStart w:id="186" w:name="_Toc45202221"/>
      <w:bookmarkStart w:id="187" w:name="_Toc51869561"/>
      <w:bookmarkStart w:id="188" w:name="_Toc154510254"/>
      <w:r>
        <w:t>6.3.2.3</w:t>
      </w:r>
      <w:r>
        <w:tab/>
        <w:t xml:space="preserve">Group management server </w:t>
      </w:r>
      <w:r w:rsidR="00CC4742">
        <w:t xml:space="preserve">(GMS) </w:t>
      </w:r>
      <w:r>
        <w:t>procedures</w:t>
      </w:r>
      <w:bookmarkEnd w:id="184"/>
      <w:bookmarkEnd w:id="185"/>
      <w:bookmarkEnd w:id="186"/>
      <w:bookmarkEnd w:id="187"/>
      <w:bookmarkEnd w:id="188"/>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89" w:name="_Toc20157444"/>
      <w:bookmarkStart w:id="190" w:name="_Toc27502501"/>
      <w:bookmarkStart w:id="191" w:name="_Toc45202222"/>
      <w:bookmarkStart w:id="192" w:name="_Toc51869562"/>
      <w:bookmarkStart w:id="193" w:name="_Toc154510255"/>
      <w:r>
        <w:t>6.3.3</w:t>
      </w:r>
      <w:r>
        <w:tab/>
      </w:r>
      <w:r w:rsidR="00834D72">
        <w:t>G</w:t>
      </w:r>
      <w:r>
        <w:t>roup</w:t>
      </w:r>
      <w:r w:rsidR="004B62F1">
        <w:t xml:space="preserve"> document</w:t>
      </w:r>
      <w:r>
        <w:t xml:space="preserve"> retrieval procedure</w:t>
      </w:r>
      <w:bookmarkEnd w:id="189"/>
      <w:bookmarkEnd w:id="190"/>
      <w:bookmarkEnd w:id="191"/>
      <w:bookmarkEnd w:id="192"/>
      <w:bookmarkEnd w:id="193"/>
    </w:p>
    <w:p w14:paraId="3CAA8DEB" w14:textId="77777777" w:rsidR="00E613DE" w:rsidRDefault="00E613DE" w:rsidP="00B747EB">
      <w:pPr>
        <w:pStyle w:val="Heading4"/>
      </w:pPr>
      <w:bookmarkStart w:id="194" w:name="_Toc20157445"/>
      <w:bookmarkStart w:id="195" w:name="_Toc27502502"/>
      <w:bookmarkStart w:id="196" w:name="_Toc45202223"/>
      <w:bookmarkStart w:id="197" w:name="_Toc51869563"/>
      <w:bookmarkStart w:id="198" w:name="_Toc154510256"/>
      <w:r>
        <w:t>6.3.3.1</w:t>
      </w:r>
      <w:r>
        <w:tab/>
        <w:t>General</w:t>
      </w:r>
      <w:bookmarkEnd w:id="194"/>
      <w:bookmarkEnd w:id="195"/>
      <w:bookmarkEnd w:id="196"/>
      <w:bookmarkEnd w:id="197"/>
      <w:bookmarkEnd w:id="198"/>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199" w:name="_Toc20157446"/>
      <w:bookmarkStart w:id="200" w:name="_Toc27502503"/>
      <w:bookmarkStart w:id="201" w:name="_Toc45202224"/>
      <w:bookmarkStart w:id="202" w:name="_Toc51869564"/>
      <w:bookmarkStart w:id="203" w:name="_Toc154510257"/>
      <w:r>
        <w:t>6.3.3.2</w:t>
      </w:r>
      <w:r>
        <w:tab/>
        <w:t>Client procedures</w:t>
      </w:r>
      <w:bookmarkEnd w:id="199"/>
      <w:bookmarkEnd w:id="200"/>
      <w:bookmarkEnd w:id="201"/>
      <w:bookmarkEnd w:id="202"/>
      <w:bookmarkEnd w:id="203"/>
    </w:p>
    <w:p w14:paraId="5EF03679" w14:textId="77777777" w:rsidR="00E613DE" w:rsidRDefault="00E613DE" w:rsidP="00B747EB">
      <w:pPr>
        <w:pStyle w:val="Heading5"/>
      </w:pPr>
      <w:bookmarkStart w:id="204" w:name="_Toc20157447"/>
      <w:bookmarkStart w:id="205" w:name="_Toc27502504"/>
      <w:bookmarkStart w:id="206" w:name="_Toc45202225"/>
      <w:bookmarkStart w:id="207" w:name="_Toc51869565"/>
      <w:bookmarkStart w:id="208" w:name="_Toc154510258"/>
      <w:r>
        <w:t>6.3.3.2.1</w:t>
      </w:r>
      <w:r>
        <w:tab/>
        <w:t xml:space="preserve">General client </w:t>
      </w:r>
      <w:r w:rsidR="00072EA5">
        <w:t xml:space="preserve">(GC) </w:t>
      </w:r>
      <w:r>
        <w:t>procedures</w:t>
      </w:r>
      <w:bookmarkEnd w:id="204"/>
      <w:bookmarkEnd w:id="205"/>
      <w:bookmarkEnd w:id="206"/>
      <w:bookmarkEnd w:id="207"/>
      <w:bookmarkEnd w:id="208"/>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09" w:name="_Toc20157448"/>
      <w:bookmarkStart w:id="210" w:name="_Toc27502505"/>
      <w:bookmarkStart w:id="211" w:name="_Toc45202226"/>
      <w:bookmarkStart w:id="212" w:name="_Toc51869566"/>
      <w:bookmarkStart w:id="213" w:name="_Toc154510259"/>
      <w:r>
        <w:t>6.3.3.2.2</w:t>
      </w:r>
      <w:r>
        <w:tab/>
        <w:t xml:space="preserve">Group management client </w:t>
      </w:r>
      <w:r w:rsidR="00072EA5">
        <w:t xml:space="preserve">(GMC) </w:t>
      </w:r>
      <w:r>
        <w:t>procedures</w:t>
      </w:r>
      <w:bookmarkEnd w:id="209"/>
      <w:bookmarkEnd w:id="210"/>
      <w:bookmarkEnd w:id="211"/>
      <w:bookmarkEnd w:id="212"/>
      <w:bookmarkEnd w:id="213"/>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14" w:name="_Toc20157449"/>
      <w:bookmarkStart w:id="215" w:name="_Toc27502506"/>
      <w:bookmarkStart w:id="216" w:name="_Toc45202227"/>
      <w:bookmarkStart w:id="217" w:name="_Toc51869567"/>
      <w:bookmarkStart w:id="218" w:name="_Toc154510260"/>
      <w:r>
        <w:t>6.3.3.2.3</w:t>
      </w:r>
      <w:r>
        <w:tab/>
      </w:r>
      <w:r w:rsidR="00356F6E">
        <w:t>MCS</w:t>
      </w:r>
      <w:r>
        <w:t xml:space="preserve"> server procedures</w:t>
      </w:r>
      <w:bookmarkEnd w:id="214"/>
      <w:bookmarkEnd w:id="215"/>
      <w:bookmarkEnd w:id="216"/>
      <w:bookmarkEnd w:id="217"/>
      <w:bookmarkEnd w:id="218"/>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19" w:name="_Toc20157450"/>
      <w:bookmarkStart w:id="220" w:name="_Toc27502507"/>
      <w:bookmarkStart w:id="221" w:name="_Toc45202228"/>
      <w:bookmarkStart w:id="222" w:name="_Toc51869568"/>
      <w:bookmarkStart w:id="223" w:name="_Toc154510261"/>
      <w:r>
        <w:t>6.3.3.3</w:t>
      </w:r>
      <w:r>
        <w:tab/>
        <w:t xml:space="preserve">Group management server </w:t>
      </w:r>
      <w:r w:rsidR="00072EA5">
        <w:t xml:space="preserve">(GMS) </w:t>
      </w:r>
      <w:r>
        <w:t>procedures</w:t>
      </w:r>
      <w:bookmarkEnd w:id="219"/>
      <w:bookmarkEnd w:id="220"/>
      <w:bookmarkEnd w:id="221"/>
      <w:bookmarkEnd w:id="222"/>
      <w:bookmarkEnd w:id="223"/>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24" w:name="_Toc20157451"/>
      <w:bookmarkStart w:id="225" w:name="_Toc27502508"/>
      <w:bookmarkStart w:id="226" w:name="_Toc45202229"/>
      <w:bookmarkStart w:id="227" w:name="_Toc51869569"/>
      <w:bookmarkStart w:id="228" w:name="_Toc154510262"/>
      <w:r>
        <w:t>6.3.4</w:t>
      </w:r>
      <w:r>
        <w:tab/>
      </w:r>
      <w:r w:rsidR="00834D72">
        <w:t>G</w:t>
      </w:r>
      <w:r>
        <w:t>roup</w:t>
      </w:r>
      <w:r w:rsidR="004B62F1">
        <w:t xml:space="preserve"> document</w:t>
      </w:r>
      <w:r>
        <w:t xml:space="preserve"> update procedure</w:t>
      </w:r>
      <w:bookmarkEnd w:id="224"/>
      <w:bookmarkEnd w:id="225"/>
      <w:bookmarkEnd w:id="226"/>
      <w:bookmarkEnd w:id="227"/>
      <w:bookmarkEnd w:id="228"/>
    </w:p>
    <w:p w14:paraId="3032327C" w14:textId="77777777" w:rsidR="00E613DE" w:rsidRDefault="00E613DE" w:rsidP="00B747EB">
      <w:pPr>
        <w:pStyle w:val="Heading4"/>
      </w:pPr>
      <w:bookmarkStart w:id="229" w:name="_Toc20157452"/>
      <w:bookmarkStart w:id="230" w:name="_Toc27502509"/>
      <w:bookmarkStart w:id="231" w:name="_Toc45202230"/>
      <w:bookmarkStart w:id="232" w:name="_Toc51869570"/>
      <w:bookmarkStart w:id="233" w:name="_Toc154510263"/>
      <w:r>
        <w:t>6.3.4.1</w:t>
      </w:r>
      <w:r>
        <w:tab/>
        <w:t>General</w:t>
      </w:r>
      <w:bookmarkEnd w:id="229"/>
      <w:bookmarkEnd w:id="230"/>
      <w:bookmarkEnd w:id="231"/>
      <w:bookmarkEnd w:id="232"/>
      <w:bookmarkEnd w:id="233"/>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34" w:name="_Toc20157453"/>
      <w:bookmarkStart w:id="235" w:name="_Toc27502510"/>
      <w:bookmarkStart w:id="236" w:name="_Toc45202231"/>
      <w:bookmarkStart w:id="237" w:name="_Toc51869571"/>
      <w:bookmarkStart w:id="238" w:name="_Toc154510264"/>
      <w:r>
        <w:t>6.3.4.2</w:t>
      </w:r>
      <w:r>
        <w:tab/>
        <w:t>Client procedures</w:t>
      </w:r>
      <w:bookmarkEnd w:id="234"/>
      <w:bookmarkEnd w:id="235"/>
      <w:bookmarkEnd w:id="236"/>
      <w:bookmarkEnd w:id="237"/>
      <w:bookmarkEnd w:id="238"/>
    </w:p>
    <w:p w14:paraId="06A4B3FD" w14:textId="77777777" w:rsidR="00E613DE" w:rsidRDefault="00E613DE" w:rsidP="00B747EB">
      <w:pPr>
        <w:pStyle w:val="Heading5"/>
      </w:pPr>
      <w:bookmarkStart w:id="239" w:name="_Toc20157454"/>
      <w:bookmarkStart w:id="240" w:name="_Toc27502511"/>
      <w:bookmarkStart w:id="241" w:name="_Toc45202232"/>
      <w:bookmarkStart w:id="242" w:name="_Toc51869572"/>
      <w:bookmarkStart w:id="243" w:name="_Toc154510265"/>
      <w:r>
        <w:t>6.3.4.2.1</w:t>
      </w:r>
      <w:r>
        <w:tab/>
        <w:t xml:space="preserve">General client </w:t>
      </w:r>
      <w:r w:rsidR="00072EA5">
        <w:t xml:space="preserve">(GC) </w:t>
      </w:r>
      <w:r>
        <w:t>procedures</w:t>
      </w:r>
      <w:bookmarkEnd w:id="239"/>
      <w:bookmarkEnd w:id="240"/>
      <w:bookmarkEnd w:id="241"/>
      <w:bookmarkEnd w:id="242"/>
      <w:bookmarkEnd w:id="243"/>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44" w:name="_Toc20157455"/>
      <w:bookmarkStart w:id="245" w:name="_Toc27502512"/>
      <w:bookmarkStart w:id="246" w:name="_Toc45202233"/>
      <w:bookmarkStart w:id="247" w:name="_Toc51869573"/>
      <w:bookmarkStart w:id="248" w:name="_Toc154510266"/>
      <w:r>
        <w:t>6.3.4.2.2</w:t>
      </w:r>
      <w:r>
        <w:tab/>
        <w:t xml:space="preserve">Group management client </w:t>
      </w:r>
      <w:r w:rsidR="00072EA5">
        <w:t xml:space="preserve">(GMC) </w:t>
      </w:r>
      <w:r>
        <w:t>procedures</w:t>
      </w:r>
      <w:bookmarkEnd w:id="244"/>
      <w:bookmarkEnd w:id="245"/>
      <w:bookmarkEnd w:id="246"/>
      <w:bookmarkEnd w:id="247"/>
      <w:bookmarkEnd w:id="248"/>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49" w:name="_Toc20157456"/>
      <w:bookmarkStart w:id="250" w:name="_Toc27502513"/>
      <w:bookmarkStart w:id="251" w:name="_Toc45202234"/>
      <w:bookmarkStart w:id="252" w:name="_Toc51869574"/>
      <w:bookmarkStart w:id="253" w:name="_Toc154510267"/>
      <w:r>
        <w:t>6.3.4.3</w:t>
      </w:r>
      <w:r>
        <w:tab/>
        <w:t xml:space="preserve">Group management server </w:t>
      </w:r>
      <w:r w:rsidR="00072EA5">
        <w:t xml:space="preserve">(GMS) </w:t>
      </w:r>
      <w:r>
        <w:t>procedures</w:t>
      </w:r>
      <w:bookmarkEnd w:id="249"/>
      <w:bookmarkEnd w:id="250"/>
      <w:bookmarkEnd w:id="251"/>
      <w:bookmarkEnd w:id="252"/>
      <w:bookmarkEnd w:id="253"/>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54" w:name="_Toc20157457"/>
      <w:bookmarkStart w:id="255" w:name="_Toc27502514"/>
      <w:bookmarkStart w:id="256" w:name="_Toc45202235"/>
      <w:bookmarkStart w:id="257" w:name="_Toc51869575"/>
      <w:bookmarkStart w:id="258" w:name="_Toc154510268"/>
      <w:r>
        <w:t>6.3.5</w:t>
      </w:r>
      <w:r>
        <w:tab/>
      </w:r>
      <w:r w:rsidR="00834D72">
        <w:t>G</w:t>
      </w:r>
      <w:r>
        <w:t>roup</w:t>
      </w:r>
      <w:r w:rsidR="004B62F1">
        <w:t xml:space="preserve"> document</w:t>
      </w:r>
      <w:r>
        <w:t xml:space="preserve"> deletion procedure</w:t>
      </w:r>
      <w:bookmarkEnd w:id="254"/>
      <w:bookmarkEnd w:id="255"/>
      <w:bookmarkEnd w:id="256"/>
      <w:bookmarkEnd w:id="257"/>
      <w:bookmarkEnd w:id="258"/>
    </w:p>
    <w:p w14:paraId="716B1649" w14:textId="77777777" w:rsidR="00E613DE" w:rsidRDefault="00E613DE" w:rsidP="00B747EB">
      <w:pPr>
        <w:pStyle w:val="Heading4"/>
      </w:pPr>
      <w:bookmarkStart w:id="259" w:name="_Toc20157458"/>
      <w:bookmarkStart w:id="260" w:name="_Toc27502515"/>
      <w:bookmarkStart w:id="261" w:name="_Toc45202236"/>
      <w:bookmarkStart w:id="262" w:name="_Toc51869576"/>
      <w:bookmarkStart w:id="263" w:name="_Toc154510269"/>
      <w:r>
        <w:t>6.3.5.1</w:t>
      </w:r>
      <w:r>
        <w:tab/>
        <w:t>General</w:t>
      </w:r>
      <w:bookmarkEnd w:id="259"/>
      <w:bookmarkEnd w:id="260"/>
      <w:bookmarkEnd w:id="261"/>
      <w:bookmarkEnd w:id="262"/>
      <w:bookmarkEnd w:id="263"/>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64" w:name="_Toc20157459"/>
      <w:bookmarkStart w:id="265" w:name="_Toc27502516"/>
      <w:bookmarkStart w:id="266" w:name="_Toc45202237"/>
      <w:bookmarkStart w:id="267" w:name="_Toc51869577"/>
      <w:bookmarkStart w:id="268" w:name="_Toc154510270"/>
      <w:r>
        <w:t>6.3.5.2</w:t>
      </w:r>
      <w:r>
        <w:tab/>
        <w:t>Client procedures</w:t>
      </w:r>
      <w:bookmarkEnd w:id="264"/>
      <w:bookmarkEnd w:id="265"/>
      <w:bookmarkEnd w:id="266"/>
      <w:bookmarkEnd w:id="267"/>
      <w:bookmarkEnd w:id="268"/>
    </w:p>
    <w:p w14:paraId="0C47CB27" w14:textId="77777777" w:rsidR="00E613DE" w:rsidRDefault="00E613DE" w:rsidP="00B747EB">
      <w:pPr>
        <w:pStyle w:val="Heading5"/>
      </w:pPr>
      <w:bookmarkStart w:id="269" w:name="_Toc20157460"/>
      <w:bookmarkStart w:id="270" w:name="_Toc27502517"/>
      <w:bookmarkStart w:id="271" w:name="_Toc45202238"/>
      <w:bookmarkStart w:id="272" w:name="_Toc51869578"/>
      <w:bookmarkStart w:id="273" w:name="_Toc154510271"/>
      <w:r>
        <w:t>6.3.5.2.1</w:t>
      </w:r>
      <w:r>
        <w:tab/>
        <w:t xml:space="preserve">General client </w:t>
      </w:r>
      <w:r w:rsidR="00072EA5">
        <w:t xml:space="preserve">(GC) </w:t>
      </w:r>
      <w:r>
        <w:t>procedures</w:t>
      </w:r>
      <w:bookmarkEnd w:id="269"/>
      <w:bookmarkEnd w:id="270"/>
      <w:bookmarkEnd w:id="271"/>
      <w:bookmarkEnd w:id="272"/>
      <w:bookmarkEnd w:id="273"/>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74" w:name="_Toc20157461"/>
      <w:bookmarkStart w:id="275" w:name="_Toc27502518"/>
      <w:bookmarkStart w:id="276" w:name="_Toc45202239"/>
      <w:bookmarkStart w:id="277" w:name="_Toc51869579"/>
      <w:bookmarkStart w:id="278" w:name="_Toc154510272"/>
      <w:r>
        <w:t>6.3.5.2.2</w:t>
      </w:r>
      <w:r>
        <w:tab/>
        <w:t xml:space="preserve">Group management client </w:t>
      </w:r>
      <w:r w:rsidR="00072EA5">
        <w:t xml:space="preserve">(GMC) </w:t>
      </w:r>
      <w:r>
        <w:t>procedures</w:t>
      </w:r>
      <w:bookmarkEnd w:id="274"/>
      <w:bookmarkEnd w:id="275"/>
      <w:bookmarkEnd w:id="276"/>
      <w:bookmarkEnd w:id="277"/>
      <w:bookmarkEnd w:id="278"/>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79" w:name="_Toc20157462"/>
      <w:bookmarkStart w:id="280" w:name="_Toc27502519"/>
      <w:bookmarkStart w:id="281" w:name="_Toc45202240"/>
      <w:bookmarkStart w:id="282" w:name="_Toc51869580"/>
      <w:bookmarkStart w:id="283" w:name="_Toc154510273"/>
      <w:r>
        <w:t>6.3.5.3</w:t>
      </w:r>
      <w:r>
        <w:tab/>
        <w:t xml:space="preserve">Group management server </w:t>
      </w:r>
      <w:r w:rsidR="00072EA5">
        <w:t xml:space="preserve">(GMS) </w:t>
      </w:r>
      <w:r>
        <w:t>procedures</w:t>
      </w:r>
      <w:bookmarkEnd w:id="279"/>
      <w:bookmarkEnd w:id="280"/>
      <w:bookmarkEnd w:id="281"/>
      <w:bookmarkEnd w:id="282"/>
      <w:bookmarkEnd w:id="283"/>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84" w:name="_Toc20157463"/>
      <w:bookmarkStart w:id="285" w:name="_Toc27502520"/>
      <w:bookmarkStart w:id="286" w:name="_Toc45202241"/>
      <w:bookmarkStart w:id="287" w:name="_Toc51869581"/>
      <w:bookmarkStart w:id="288" w:name="_Toc154510274"/>
      <w:r>
        <w:t>6.3.6</w:t>
      </w:r>
      <w:r w:rsidR="004B62F1">
        <w:tab/>
        <w:t>Group document element creation or replacement procedure</w:t>
      </w:r>
      <w:bookmarkEnd w:id="284"/>
      <w:bookmarkEnd w:id="285"/>
      <w:bookmarkEnd w:id="286"/>
      <w:bookmarkEnd w:id="287"/>
      <w:bookmarkEnd w:id="288"/>
    </w:p>
    <w:p w14:paraId="6B562F49" w14:textId="77777777" w:rsidR="004B62F1" w:rsidRDefault="005673AD" w:rsidP="00B747EB">
      <w:pPr>
        <w:pStyle w:val="Heading4"/>
      </w:pPr>
      <w:bookmarkStart w:id="289" w:name="_Toc20157464"/>
      <w:bookmarkStart w:id="290" w:name="_Toc27502521"/>
      <w:bookmarkStart w:id="291" w:name="_Toc45202242"/>
      <w:bookmarkStart w:id="292" w:name="_Toc51869582"/>
      <w:bookmarkStart w:id="293" w:name="_Toc154510275"/>
      <w:r>
        <w:t>6.3.6</w:t>
      </w:r>
      <w:r w:rsidR="004B62F1">
        <w:t>.1</w:t>
      </w:r>
      <w:r w:rsidR="004B62F1">
        <w:tab/>
        <w:t>General</w:t>
      </w:r>
      <w:bookmarkEnd w:id="289"/>
      <w:bookmarkEnd w:id="290"/>
      <w:bookmarkEnd w:id="291"/>
      <w:bookmarkEnd w:id="292"/>
      <w:bookmarkEnd w:id="293"/>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294" w:name="_Toc20157465"/>
      <w:bookmarkStart w:id="295" w:name="_Toc27502522"/>
      <w:bookmarkStart w:id="296" w:name="_Toc45202243"/>
      <w:bookmarkStart w:id="297" w:name="_Toc51869583"/>
      <w:bookmarkStart w:id="298" w:name="_Toc154510276"/>
      <w:r>
        <w:t>6.3.6</w:t>
      </w:r>
      <w:r w:rsidR="004B62F1">
        <w:t>.2</w:t>
      </w:r>
      <w:r w:rsidR="004B62F1">
        <w:tab/>
        <w:t>Client procedures</w:t>
      </w:r>
      <w:bookmarkEnd w:id="294"/>
      <w:bookmarkEnd w:id="295"/>
      <w:bookmarkEnd w:id="296"/>
      <w:bookmarkEnd w:id="297"/>
      <w:bookmarkEnd w:id="298"/>
    </w:p>
    <w:p w14:paraId="166A8DEA" w14:textId="77777777" w:rsidR="004B62F1" w:rsidRDefault="005673AD" w:rsidP="00B747EB">
      <w:pPr>
        <w:pStyle w:val="Heading5"/>
      </w:pPr>
      <w:bookmarkStart w:id="299" w:name="_Toc20157466"/>
      <w:bookmarkStart w:id="300" w:name="_Toc27502523"/>
      <w:bookmarkStart w:id="301" w:name="_Toc45202244"/>
      <w:bookmarkStart w:id="302" w:name="_Toc51869584"/>
      <w:bookmarkStart w:id="303" w:name="_Toc154510277"/>
      <w:r>
        <w:t>6.3.6</w:t>
      </w:r>
      <w:r w:rsidR="004B62F1">
        <w:t>.2.1</w:t>
      </w:r>
      <w:r w:rsidR="004B62F1">
        <w:tab/>
        <w:t xml:space="preserve">General client </w:t>
      </w:r>
      <w:r w:rsidR="00072EA5">
        <w:t xml:space="preserve">(GC) </w:t>
      </w:r>
      <w:r w:rsidR="004B62F1">
        <w:t>procedures</w:t>
      </w:r>
      <w:bookmarkEnd w:id="299"/>
      <w:bookmarkEnd w:id="300"/>
      <w:bookmarkEnd w:id="301"/>
      <w:bookmarkEnd w:id="302"/>
      <w:bookmarkEnd w:id="303"/>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04" w:name="_Toc20157467"/>
      <w:bookmarkStart w:id="305" w:name="_Toc27502524"/>
      <w:bookmarkStart w:id="306" w:name="_Toc45202245"/>
      <w:bookmarkStart w:id="307" w:name="_Toc51869585"/>
      <w:bookmarkStart w:id="308" w:name="_Toc154510278"/>
      <w:r>
        <w:t>6.3.6</w:t>
      </w:r>
      <w:r w:rsidR="004B62F1">
        <w:t>.2.2</w:t>
      </w:r>
      <w:r w:rsidR="004B62F1">
        <w:tab/>
        <w:t xml:space="preserve">Group management client </w:t>
      </w:r>
      <w:r w:rsidR="00072EA5">
        <w:t xml:space="preserve">(GMC) </w:t>
      </w:r>
      <w:r w:rsidR="004B62F1">
        <w:t>procedures</w:t>
      </w:r>
      <w:bookmarkEnd w:id="304"/>
      <w:bookmarkEnd w:id="305"/>
      <w:bookmarkEnd w:id="306"/>
      <w:bookmarkEnd w:id="307"/>
      <w:bookmarkEnd w:id="308"/>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09" w:name="_Toc20157468"/>
      <w:bookmarkStart w:id="310" w:name="_Toc27502525"/>
      <w:bookmarkStart w:id="311" w:name="_Toc45202246"/>
      <w:bookmarkStart w:id="312" w:name="_Toc51869586"/>
      <w:bookmarkStart w:id="313" w:name="_Toc154510279"/>
      <w:r>
        <w:t>6.3.6</w:t>
      </w:r>
      <w:r w:rsidR="004B62F1">
        <w:t>.3</w:t>
      </w:r>
      <w:r w:rsidR="004B62F1">
        <w:tab/>
        <w:t xml:space="preserve">Group management server </w:t>
      </w:r>
      <w:r w:rsidR="00072EA5">
        <w:t xml:space="preserve">(GMS) </w:t>
      </w:r>
      <w:r w:rsidR="004B62F1">
        <w:t>procedures</w:t>
      </w:r>
      <w:bookmarkEnd w:id="309"/>
      <w:bookmarkEnd w:id="310"/>
      <w:bookmarkEnd w:id="311"/>
      <w:bookmarkEnd w:id="312"/>
      <w:bookmarkEnd w:id="313"/>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14" w:name="_Toc20157469"/>
      <w:bookmarkStart w:id="315" w:name="_Toc27502526"/>
      <w:bookmarkStart w:id="316" w:name="_Toc45202247"/>
      <w:bookmarkStart w:id="317" w:name="_Toc51869587"/>
      <w:bookmarkStart w:id="318" w:name="_Toc154510280"/>
      <w:r>
        <w:t>6.3.7</w:t>
      </w:r>
      <w:r w:rsidR="004B62F1">
        <w:tab/>
        <w:t>Group document element deletion procedure</w:t>
      </w:r>
      <w:bookmarkEnd w:id="314"/>
      <w:bookmarkEnd w:id="315"/>
      <w:bookmarkEnd w:id="316"/>
      <w:bookmarkEnd w:id="317"/>
      <w:bookmarkEnd w:id="318"/>
    </w:p>
    <w:p w14:paraId="7A9E7F77" w14:textId="77777777" w:rsidR="004B62F1" w:rsidRDefault="005673AD" w:rsidP="00B747EB">
      <w:pPr>
        <w:pStyle w:val="Heading4"/>
      </w:pPr>
      <w:bookmarkStart w:id="319" w:name="_Toc20157470"/>
      <w:bookmarkStart w:id="320" w:name="_Toc27502527"/>
      <w:bookmarkStart w:id="321" w:name="_Toc45202248"/>
      <w:bookmarkStart w:id="322" w:name="_Toc51869588"/>
      <w:bookmarkStart w:id="323" w:name="_Toc154510281"/>
      <w:r>
        <w:t>6.3.7</w:t>
      </w:r>
      <w:r w:rsidR="004B62F1">
        <w:t>.1</w:t>
      </w:r>
      <w:r w:rsidR="004B62F1">
        <w:tab/>
        <w:t>General</w:t>
      </w:r>
      <w:bookmarkEnd w:id="319"/>
      <w:bookmarkEnd w:id="320"/>
      <w:bookmarkEnd w:id="321"/>
      <w:bookmarkEnd w:id="322"/>
      <w:bookmarkEnd w:id="323"/>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24" w:name="_Toc20157471"/>
      <w:bookmarkStart w:id="325" w:name="_Toc27502528"/>
      <w:bookmarkStart w:id="326" w:name="_Toc45202249"/>
      <w:bookmarkStart w:id="327" w:name="_Toc51869589"/>
      <w:bookmarkStart w:id="328" w:name="_Toc154510282"/>
      <w:r>
        <w:t>6.3.7</w:t>
      </w:r>
      <w:r w:rsidR="004B62F1">
        <w:t>.2</w:t>
      </w:r>
      <w:r w:rsidR="004B62F1">
        <w:tab/>
        <w:t>Client procedures</w:t>
      </w:r>
      <w:bookmarkEnd w:id="324"/>
      <w:bookmarkEnd w:id="325"/>
      <w:bookmarkEnd w:id="326"/>
      <w:bookmarkEnd w:id="327"/>
      <w:bookmarkEnd w:id="328"/>
    </w:p>
    <w:p w14:paraId="52069BCC" w14:textId="77777777" w:rsidR="004B62F1" w:rsidRDefault="005673AD" w:rsidP="00B747EB">
      <w:pPr>
        <w:pStyle w:val="Heading5"/>
      </w:pPr>
      <w:bookmarkStart w:id="329" w:name="_Toc20157472"/>
      <w:bookmarkStart w:id="330" w:name="_Toc27502529"/>
      <w:bookmarkStart w:id="331" w:name="_Toc45202250"/>
      <w:bookmarkStart w:id="332" w:name="_Toc51869590"/>
      <w:bookmarkStart w:id="333" w:name="_Toc154510283"/>
      <w:r>
        <w:t>6.3.7</w:t>
      </w:r>
      <w:r w:rsidR="004B62F1">
        <w:t>.2.1</w:t>
      </w:r>
      <w:r w:rsidR="004B62F1">
        <w:tab/>
        <w:t xml:space="preserve">General client </w:t>
      </w:r>
      <w:r w:rsidR="00072EA5">
        <w:t xml:space="preserve">(GC) </w:t>
      </w:r>
      <w:r w:rsidR="004B62F1">
        <w:t>procedures</w:t>
      </w:r>
      <w:bookmarkEnd w:id="329"/>
      <w:bookmarkEnd w:id="330"/>
      <w:bookmarkEnd w:id="331"/>
      <w:bookmarkEnd w:id="332"/>
      <w:bookmarkEnd w:id="333"/>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34" w:name="_Toc20157473"/>
      <w:bookmarkStart w:id="335" w:name="_Toc27502530"/>
      <w:bookmarkStart w:id="336" w:name="_Toc45202251"/>
      <w:bookmarkStart w:id="337" w:name="_Toc51869591"/>
      <w:bookmarkStart w:id="338" w:name="_Toc154510284"/>
      <w:r>
        <w:t>6.3.7</w:t>
      </w:r>
      <w:r w:rsidR="004B62F1">
        <w:t>.2.2</w:t>
      </w:r>
      <w:r w:rsidR="004B62F1">
        <w:tab/>
        <w:t xml:space="preserve">Group management client </w:t>
      </w:r>
      <w:r w:rsidR="00072EA5">
        <w:t xml:space="preserve">(GMC) </w:t>
      </w:r>
      <w:r w:rsidR="004B62F1">
        <w:t>procedures</w:t>
      </w:r>
      <w:bookmarkEnd w:id="334"/>
      <w:bookmarkEnd w:id="335"/>
      <w:bookmarkEnd w:id="336"/>
      <w:bookmarkEnd w:id="337"/>
      <w:bookmarkEnd w:id="338"/>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39" w:name="_Toc20157474"/>
      <w:bookmarkStart w:id="340" w:name="_Toc27502531"/>
      <w:bookmarkStart w:id="341" w:name="_Toc45202252"/>
      <w:bookmarkStart w:id="342" w:name="_Toc51869592"/>
      <w:bookmarkStart w:id="343" w:name="_Toc154510285"/>
      <w:r>
        <w:t>6.3.7</w:t>
      </w:r>
      <w:r w:rsidR="004B62F1">
        <w:t>.3</w:t>
      </w:r>
      <w:r w:rsidR="004B62F1">
        <w:tab/>
        <w:t xml:space="preserve">Group management server </w:t>
      </w:r>
      <w:r w:rsidR="00072EA5">
        <w:t xml:space="preserve">(GMS) </w:t>
      </w:r>
      <w:r w:rsidR="004B62F1">
        <w:t>procedures</w:t>
      </w:r>
      <w:bookmarkEnd w:id="339"/>
      <w:bookmarkEnd w:id="340"/>
      <w:bookmarkEnd w:id="341"/>
      <w:bookmarkEnd w:id="342"/>
      <w:bookmarkEnd w:id="343"/>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44" w:name="_Toc20157475"/>
      <w:bookmarkStart w:id="345" w:name="_Toc27502532"/>
      <w:bookmarkStart w:id="346" w:name="_Toc45202253"/>
      <w:bookmarkStart w:id="347" w:name="_Toc51869593"/>
      <w:bookmarkStart w:id="348" w:name="_Toc154510286"/>
      <w:r>
        <w:t>6.3.8</w:t>
      </w:r>
      <w:r w:rsidR="004B62F1">
        <w:tab/>
        <w:t>Group document element fetching procedure</w:t>
      </w:r>
      <w:bookmarkEnd w:id="344"/>
      <w:bookmarkEnd w:id="345"/>
      <w:bookmarkEnd w:id="346"/>
      <w:bookmarkEnd w:id="347"/>
      <w:bookmarkEnd w:id="348"/>
    </w:p>
    <w:p w14:paraId="495E3066" w14:textId="77777777" w:rsidR="004B62F1" w:rsidRDefault="005673AD" w:rsidP="00B747EB">
      <w:pPr>
        <w:pStyle w:val="Heading4"/>
      </w:pPr>
      <w:bookmarkStart w:id="349" w:name="_Toc20157476"/>
      <w:bookmarkStart w:id="350" w:name="_Toc27502533"/>
      <w:bookmarkStart w:id="351" w:name="_Toc45202254"/>
      <w:bookmarkStart w:id="352" w:name="_Toc51869594"/>
      <w:bookmarkStart w:id="353" w:name="_Toc154510287"/>
      <w:r>
        <w:t>6.3.8</w:t>
      </w:r>
      <w:r w:rsidR="004B62F1">
        <w:t>.1</w:t>
      </w:r>
      <w:r w:rsidR="004B62F1">
        <w:tab/>
        <w:t>General</w:t>
      </w:r>
      <w:bookmarkEnd w:id="349"/>
      <w:bookmarkEnd w:id="350"/>
      <w:bookmarkEnd w:id="351"/>
      <w:bookmarkEnd w:id="352"/>
      <w:bookmarkEnd w:id="353"/>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54" w:name="_Toc20157477"/>
      <w:bookmarkStart w:id="355" w:name="_Toc27502534"/>
      <w:bookmarkStart w:id="356" w:name="_Toc45202255"/>
      <w:bookmarkStart w:id="357" w:name="_Toc51869595"/>
      <w:bookmarkStart w:id="358" w:name="_Toc154510288"/>
      <w:r>
        <w:t>6.3.8</w:t>
      </w:r>
      <w:r w:rsidR="004B62F1">
        <w:t>.2</w:t>
      </w:r>
      <w:r w:rsidR="004B62F1">
        <w:tab/>
        <w:t>Client procedures</w:t>
      </w:r>
      <w:bookmarkEnd w:id="354"/>
      <w:bookmarkEnd w:id="355"/>
      <w:bookmarkEnd w:id="356"/>
      <w:bookmarkEnd w:id="357"/>
      <w:bookmarkEnd w:id="358"/>
    </w:p>
    <w:p w14:paraId="31B65FDB" w14:textId="77777777" w:rsidR="004B62F1" w:rsidRDefault="005673AD" w:rsidP="00B747EB">
      <w:pPr>
        <w:pStyle w:val="Heading5"/>
      </w:pPr>
      <w:bookmarkStart w:id="359" w:name="_Toc20157478"/>
      <w:bookmarkStart w:id="360" w:name="_Toc27502535"/>
      <w:bookmarkStart w:id="361" w:name="_Toc45202256"/>
      <w:bookmarkStart w:id="362" w:name="_Toc51869596"/>
      <w:bookmarkStart w:id="363" w:name="_Toc154510289"/>
      <w:r>
        <w:t>6.3.8</w:t>
      </w:r>
      <w:r w:rsidR="004B62F1">
        <w:t>.2.1</w:t>
      </w:r>
      <w:r w:rsidR="004B62F1">
        <w:tab/>
        <w:t xml:space="preserve">General client </w:t>
      </w:r>
      <w:r w:rsidR="00072EA5">
        <w:t xml:space="preserve">(GC) </w:t>
      </w:r>
      <w:r w:rsidR="004B62F1">
        <w:t>procedures</w:t>
      </w:r>
      <w:bookmarkEnd w:id="359"/>
      <w:bookmarkEnd w:id="360"/>
      <w:bookmarkEnd w:id="361"/>
      <w:bookmarkEnd w:id="362"/>
      <w:bookmarkEnd w:id="363"/>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64" w:name="_Toc20157479"/>
      <w:bookmarkStart w:id="365" w:name="_Toc27502536"/>
      <w:bookmarkStart w:id="366" w:name="_Toc45202257"/>
      <w:bookmarkStart w:id="367" w:name="_Toc51869597"/>
      <w:bookmarkStart w:id="368" w:name="_Toc154510290"/>
      <w:r>
        <w:t>6.3.8</w:t>
      </w:r>
      <w:r w:rsidR="004B62F1">
        <w:t>.2.2</w:t>
      </w:r>
      <w:r w:rsidR="004B62F1">
        <w:tab/>
        <w:t xml:space="preserve">Group management client </w:t>
      </w:r>
      <w:r w:rsidR="00072EA5">
        <w:t xml:space="preserve">(GMC) </w:t>
      </w:r>
      <w:r w:rsidR="004B62F1">
        <w:t>procedures</w:t>
      </w:r>
      <w:bookmarkEnd w:id="364"/>
      <w:bookmarkEnd w:id="365"/>
      <w:bookmarkEnd w:id="366"/>
      <w:bookmarkEnd w:id="367"/>
      <w:bookmarkEnd w:id="368"/>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69" w:name="_Toc20157480"/>
      <w:bookmarkStart w:id="370" w:name="_Toc27502537"/>
      <w:bookmarkStart w:id="371" w:name="_Toc45202258"/>
      <w:bookmarkStart w:id="372" w:name="_Toc51869598"/>
      <w:bookmarkStart w:id="373" w:name="_Toc154510291"/>
      <w:r>
        <w:t>6.3.8</w:t>
      </w:r>
      <w:r w:rsidR="004B62F1">
        <w:t>.3</w:t>
      </w:r>
      <w:r w:rsidR="004B62F1">
        <w:tab/>
        <w:t xml:space="preserve">Group management server </w:t>
      </w:r>
      <w:r w:rsidR="00072EA5">
        <w:t xml:space="preserve">(GMS) </w:t>
      </w:r>
      <w:r w:rsidR="004B62F1">
        <w:t>procedures</w:t>
      </w:r>
      <w:bookmarkEnd w:id="369"/>
      <w:bookmarkEnd w:id="370"/>
      <w:bookmarkEnd w:id="371"/>
      <w:bookmarkEnd w:id="372"/>
      <w:bookmarkEnd w:id="373"/>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74" w:name="_Toc20157481"/>
      <w:bookmarkStart w:id="375" w:name="_Toc27502538"/>
      <w:bookmarkStart w:id="376" w:name="_Toc45202259"/>
      <w:bookmarkStart w:id="377" w:name="_Toc51869599"/>
      <w:bookmarkStart w:id="378" w:name="_Toc154510292"/>
      <w:r>
        <w:t>6.3.9</w:t>
      </w:r>
      <w:r w:rsidR="004B62F1">
        <w:tab/>
        <w:t>Group document attribute creation or replacement procedure</w:t>
      </w:r>
      <w:bookmarkEnd w:id="374"/>
      <w:bookmarkEnd w:id="375"/>
      <w:bookmarkEnd w:id="376"/>
      <w:bookmarkEnd w:id="377"/>
      <w:bookmarkEnd w:id="378"/>
    </w:p>
    <w:p w14:paraId="1C4F3823" w14:textId="77777777" w:rsidR="004B62F1" w:rsidRDefault="005673AD" w:rsidP="00B747EB">
      <w:pPr>
        <w:pStyle w:val="Heading4"/>
      </w:pPr>
      <w:bookmarkStart w:id="379" w:name="_Toc20157482"/>
      <w:bookmarkStart w:id="380" w:name="_Toc27502539"/>
      <w:bookmarkStart w:id="381" w:name="_Toc45202260"/>
      <w:bookmarkStart w:id="382" w:name="_Toc51869600"/>
      <w:bookmarkStart w:id="383" w:name="_Toc154510293"/>
      <w:r>
        <w:t>6.3.9</w:t>
      </w:r>
      <w:r w:rsidR="004B62F1">
        <w:t>.1</w:t>
      </w:r>
      <w:r w:rsidR="004B62F1">
        <w:tab/>
        <w:t>General</w:t>
      </w:r>
      <w:bookmarkEnd w:id="379"/>
      <w:bookmarkEnd w:id="380"/>
      <w:bookmarkEnd w:id="381"/>
      <w:bookmarkEnd w:id="382"/>
      <w:bookmarkEnd w:id="383"/>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84" w:name="_Toc20157483"/>
      <w:bookmarkStart w:id="385" w:name="_Toc27502540"/>
      <w:bookmarkStart w:id="386" w:name="_Toc45202261"/>
      <w:bookmarkStart w:id="387" w:name="_Toc51869601"/>
      <w:bookmarkStart w:id="388" w:name="_Toc154510294"/>
      <w:r>
        <w:t>6.3.9</w:t>
      </w:r>
      <w:r w:rsidR="004B62F1">
        <w:t>.2</w:t>
      </w:r>
      <w:r w:rsidR="004B62F1">
        <w:tab/>
        <w:t>Client procedures</w:t>
      </w:r>
      <w:bookmarkEnd w:id="384"/>
      <w:bookmarkEnd w:id="385"/>
      <w:bookmarkEnd w:id="386"/>
      <w:bookmarkEnd w:id="387"/>
      <w:bookmarkEnd w:id="388"/>
    </w:p>
    <w:p w14:paraId="231D6FD7" w14:textId="77777777" w:rsidR="004B62F1" w:rsidRDefault="005673AD" w:rsidP="00B747EB">
      <w:pPr>
        <w:pStyle w:val="Heading5"/>
      </w:pPr>
      <w:bookmarkStart w:id="389" w:name="_Toc20157484"/>
      <w:bookmarkStart w:id="390" w:name="_Toc27502541"/>
      <w:bookmarkStart w:id="391" w:name="_Toc45202262"/>
      <w:bookmarkStart w:id="392" w:name="_Toc51869602"/>
      <w:bookmarkStart w:id="393" w:name="_Toc154510295"/>
      <w:r>
        <w:t>6.3.9</w:t>
      </w:r>
      <w:r w:rsidR="004B62F1">
        <w:t>.2.1</w:t>
      </w:r>
      <w:r w:rsidR="004B62F1">
        <w:tab/>
        <w:t xml:space="preserve">General client </w:t>
      </w:r>
      <w:r w:rsidR="00072EA5">
        <w:t xml:space="preserve">(GC) </w:t>
      </w:r>
      <w:r w:rsidR="004B62F1">
        <w:t>procedures</w:t>
      </w:r>
      <w:bookmarkEnd w:id="389"/>
      <w:bookmarkEnd w:id="390"/>
      <w:bookmarkEnd w:id="391"/>
      <w:bookmarkEnd w:id="392"/>
      <w:bookmarkEnd w:id="393"/>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394" w:name="_Toc20157485"/>
      <w:bookmarkStart w:id="395" w:name="_Toc27502542"/>
      <w:bookmarkStart w:id="396" w:name="_Toc45202263"/>
      <w:bookmarkStart w:id="397" w:name="_Toc51869603"/>
      <w:bookmarkStart w:id="398" w:name="_Toc154510296"/>
      <w:r>
        <w:t>6.3.9</w:t>
      </w:r>
      <w:r w:rsidR="004B62F1">
        <w:t>.2.2</w:t>
      </w:r>
      <w:r w:rsidR="004B62F1">
        <w:tab/>
        <w:t xml:space="preserve">Group management client </w:t>
      </w:r>
      <w:r w:rsidR="00072EA5">
        <w:t xml:space="preserve">(GMC) </w:t>
      </w:r>
      <w:r w:rsidR="004B62F1">
        <w:t>procedures</w:t>
      </w:r>
      <w:bookmarkEnd w:id="394"/>
      <w:bookmarkEnd w:id="395"/>
      <w:bookmarkEnd w:id="396"/>
      <w:bookmarkEnd w:id="397"/>
      <w:bookmarkEnd w:id="398"/>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399" w:name="_Toc20157486"/>
      <w:bookmarkStart w:id="400" w:name="_Toc27502543"/>
      <w:bookmarkStart w:id="401" w:name="_Toc45202264"/>
      <w:bookmarkStart w:id="402" w:name="_Toc51869604"/>
      <w:bookmarkStart w:id="403" w:name="_Toc154510297"/>
      <w:r>
        <w:t>6.3.9</w:t>
      </w:r>
      <w:r w:rsidR="004B62F1">
        <w:t>.3</w:t>
      </w:r>
      <w:r w:rsidR="004B62F1">
        <w:tab/>
        <w:t xml:space="preserve">Group management server </w:t>
      </w:r>
      <w:r w:rsidR="00072EA5">
        <w:t xml:space="preserve">(GMS) </w:t>
      </w:r>
      <w:r w:rsidR="004B62F1">
        <w:t>procedures</w:t>
      </w:r>
      <w:bookmarkEnd w:id="399"/>
      <w:bookmarkEnd w:id="400"/>
      <w:bookmarkEnd w:id="401"/>
      <w:bookmarkEnd w:id="402"/>
      <w:bookmarkEnd w:id="403"/>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04" w:name="_Toc20157487"/>
      <w:bookmarkStart w:id="405" w:name="_Toc27502544"/>
      <w:bookmarkStart w:id="406" w:name="_Toc45202265"/>
      <w:bookmarkStart w:id="407" w:name="_Toc51869605"/>
      <w:bookmarkStart w:id="408" w:name="_Toc154510298"/>
      <w:r>
        <w:t>6.3.10</w:t>
      </w:r>
      <w:r w:rsidR="004B62F1">
        <w:tab/>
        <w:t>Group document attribute deletion procedure</w:t>
      </w:r>
      <w:bookmarkEnd w:id="404"/>
      <w:bookmarkEnd w:id="405"/>
      <w:bookmarkEnd w:id="406"/>
      <w:bookmarkEnd w:id="407"/>
      <w:bookmarkEnd w:id="408"/>
    </w:p>
    <w:p w14:paraId="38D5428A" w14:textId="77777777" w:rsidR="004B62F1" w:rsidRDefault="005673AD" w:rsidP="00B747EB">
      <w:pPr>
        <w:pStyle w:val="Heading4"/>
      </w:pPr>
      <w:bookmarkStart w:id="409" w:name="_Toc20157488"/>
      <w:bookmarkStart w:id="410" w:name="_Toc27502545"/>
      <w:bookmarkStart w:id="411" w:name="_Toc45202266"/>
      <w:bookmarkStart w:id="412" w:name="_Toc51869606"/>
      <w:bookmarkStart w:id="413" w:name="_Toc154510299"/>
      <w:r>
        <w:t>6.3.10</w:t>
      </w:r>
      <w:r w:rsidR="004B62F1">
        <w:t>.1</w:t>
      </w:r>
      <w:r w:rsidR="004B62F1">
        <w:tab/>
        <w:t>General</w:t>
      </w:r>
      <w:bookmarkEnd w:id="409"/>
      <w:bookmarkEnd w:id="410"/>
      <w:bookmarkEnd w:id="411"/>
      <w:bookmarkEnd w:id="412"/>
      <w:bookmarkEnd w:id="413"/>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14" w:name="_Toc20157489"/>
      <w:bookmarkStart w:id="415" w:name="_Toc27502546"/>
      <w:bookmarkStart w:id="416" w:name="_Toc45202267"/>
      <w:bookmarkStart w:id="417" w:name="_Toc51869607"/>
      <w:bookmarkStart w:id="418" w:name="_Toc154510300"/>
      <w:r>
        <w:t>6.3.10</w:t>
      </w:r>
      <w:r w:rsidR="004B62F1">
        <w:t>.2</w:t>
      </w:r>
      <w:r w:rsidR="004B62F1">
        <w:tab/>
        <w:t>Client procedures</w:t>
      </w:r>
      <w:bookmarkEnd w:id="414"/>
      <w:bookmarkEnd w:id="415"/>
      <w:bookmarkEnd w:id="416"/>
      <w:bookmarkEnd w:id="417"/>
      <w:bookmarkEnd w:id="418"/>
    </w:p>
    <w:p w14:paraId="34AB45AC" w14:textId="77777777" w:rsidR="004B62F1" w:rsidRDefault="005673AD" w:rsidP="00B747EB">
      <w:pPr>
        <w:pStyle w:val="Heading5"/>
      </w:pPr>
      <w:bookmarkStart w:id="419" w:name="_Toc20157490"/>
      <w:bookmarkStart w:id="420" w:name="_Toc27502547"/>
      <w:bookmarkStart w:id="421" w:name="_Toc45202268"/>
      <w:bookmarkStart w:id="422" w:name="_Toc51869608"/>
      <w:bookmarkStart w:id="423" w:name="_Toc154510301"/>
      <w:r>
        <w:t>6.3.10</w:t>
      </w:r>
      <w:r w:rsidR="004B62F1">
        <w:t>.2.1</w:t>
      </w:r>
      <w:r w:rsidR="004B62F1">
        <w:tab/>
        <w:t xml:space="preserve">General client </w:t>
      </w:r>
      <w:r w:rsidR="00072EA5">
        <w:t xml:space="preserve">(GC) </w:t>
      </w:r>
      <w:r w:rsidR="004B62F1">
        <w:t>procedures</w:t>
      </w:r>
      <w:bookmarkEnd w:id="419"/>
      <w:bookmarkEnd w:id="420"/>
      <w:bookmarkEnd w:id="421"/>
      <w:bookmarkEnd w:id="422"/>
      <w:bookmarkEnd w:id="423"/>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24" w:name="_Toc20157491"/>
      <w:bookmarkStart w:id="425" w:name="_Toc27502548"/>
      <w:bookmarkStart w:id="426" w:name="_Toc45202269"/>
      <w:bookmarkStart w:id="427" w:name="_Toc51869609"/>
      <w:bookmarkStart w:id="428" w:name="_Toc154510302"/>
      <w:r>
        <w:t>6.3.10</w:t>
      </w:r>
      <w:r w:rsidR="004B62F1">
        <w:t>.2.2</w:t>
      </w:r>
      <w:r w:rsidR="004B62F1">
        <w:tab/>
        <w:t xml:space="preserve">Group management client </w:t>
      </w:r>
      <w:r w:rsidR="00072EA5">
        <w:t xml:space="preserve">(GMC) </w:t>
      </w:r>
      <w:r w:rsidR="004B62F1">
        <w:t>procedures</w:t>
      </w:r>
      <w:bookmarkEnd w:id="424"/>
      <w:bookmarkEnd w:id="425"/>
      <w:bookmarkEnd w:id="426"/>
      <w:bookmarkEnd w:id="427"/>
      <w:bookmarkEnd w:id="428"/>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29" w:name="_Toc20157492"/>
      <w:bookmarkStart w:id="430" w:name="_Toc27502549"/>
      <w:bookmarkStart w:id="431" w:name="_Toc45202270"/>
      <w:bookmarkStart w:id="432" w:name="_Toc51869610"/>
      <w:bookmarkStart w:id="433" w:name="_Toc154510303"/>
      <w:r>
        <w:t>6.3.10</w:t>
      </w:r>
      <w:r w:rsidR="004B62F1">
        <w:t>.3</w:t>
      </w:r>
      <w:r w:rsidR="004B62F1">
        <w:tab/>
        <w:t xml:space="preserve">Group management server </w:t>
      </w:r>
      <w:r w:rsidR="00072EA5">
        <w:t xml:space="preserve">(GMS) </w:t>
      </w:r>
      <w:r w:rsidR="004B62F1">
        <w:t>procedures</w:t>
      </w:r>
      <w:bookmarkEnd w:id="429"/>
      <w:bookmarkEnd w:id="430"/>
      <w:bookmarkEnd w:id="431"/>
      <w:bookmarkEnd w:id="432"/>
      <w:bookmarkEnd w:id="433"/>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34" w:name="_Toc20157493"/>
      <w:bookmarkStart w:id="435" w:name="_Toc27502550"/>
      <w:bookmarkStart w:id="436" w:name="_Toc45202271"/>
      <w:bookmarkStart w:id="437" w:name="_Toc51869611"/>
      <w:bookmarkStart w:id="438" w:name="_Toc154510304"/>
      <w:r>
        <w:t>6.3.11</w:t>
      </w:r>
      <w:r w:rsidR="004B62F1">
        <w:tab/>
        <w:t>Group document attribute fetching procedure</w:t>
      </w:r>
      <w:bookmarkEnd w:id="434"/>
      <w:bookmarkEnd w:id="435"/>
      <w:bookmarkEnd w:id="436"/>
      <w:bookmarkEnd w:id="437"/>
      <w:bookmarkEnd w:id="438"/>
    </w:p>
    <w:p w14:paraId="221C0F21" w14:textId="77777777" w:rsidR="004B62F1" w:rsidRDefault="005673AD" w:rsidP="00B747EB">
      <w:pPr>
        <w:pStyle w:val="Heading4"/>
      </w:pPr>
      <w:bookmarkStart w:id="439" w:name="_Toc20157494"/>
      <w:bookmarkStart w:id="440" w:name="_Toc27502551"/>
      <w:bookmarkStart w:id="441" w:name="_Toc45202272"/>
      <w:bookmarkStart w:id="442" w:name="_Toc51869612"/>
      <w:bookmarkStart w:id="443" w:name="_Toc154510305"/>
      <w:r>
        <w:t>6.3.11</w:t>
      </w:r>
      <w:r w:rsidR="004B62F1">
        <w:t>.1</w:t>
      </w:r>
      <w:r w:rsidR="004B62F1">
        <w:tab/>
        <w:t>General</w:t>
      </w:r>
      <w:bookmarkEnd w:id="439"/>
      <w:bookmarkEnd w:id="440"/>
      <w:bookmarkEnd w:id="441"/>
      <w:bookmarkEnd w:id="442"/>
      <w:bookmarkEnd w:id="443"/>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44" w:name="_Toc20157495"/>
      <w:bookmarkStart w:id="445" w:name="_Toc27502552"/>
      <w:bookmarkStart w:id="446" w:name="_Toc45202273"/>
      <w:bookmarkStart w:id="447" w:name="_Toc51869613"/>
      <w:bookmarkStart w:id="448" w:name="_Toc154510306"/>
      <w:r>
        <w:t>6.3.11</w:t>
      </w:r>
      <w:r w:rsidR="004B62F1">
        <w:t>.2</w:t>
      </w:r>
      <w:r w:rsidR="004B62F1">
        <w:tab/>
        <w:t>Client procedures</w:t>
      </w:r>
      <w:bookmarkEnd w:id="444"/>
      <w:bookmarkEnd w:id="445"/>
      <w:bookmarkEnd w:id="446"/>
      <w:bookmarkEnd w:id="447"/>
      <w:bookmarkEnd w:id="448"/>
    </w:p>
    <w:p w14:paraId="18B9F23C" w14:textId="77777777" w:rsidR="004B62F1" w:rsidRDefault="005673AD" w:rsidP="00B747EB">
      <w:pPr>
        <w:pStyle w:val="Heading5"/>
      </w:pPr>
      <w:bookmarkStart w:id="449" w:name="_Toc20157496"/>
      <w:bookmarkStart w:id="450" w:name="_Toc27502553"/>
      <w:bookmarkStart w:id="451" w:name="_Toc45202274"/>
      <w:bookmarkStart w:id="452" w:name="_Toc51869614"/>
      <w:bookmarkStart w:id="453" w:name="_Toc154510307"/>
      <w:r>
        <w:t>6.3.11</w:t>
      </w:r>
      <w:r w:rsidR="004B62F1">
        <w:t>.2.1</w:t>
      </w:r>
      <w:r w:rsidR="004B62F1">
        <w:tab/>
        <w:t xml:space="preserve">General client </w:t>
      </w:r>
      <w:r w:rsidR="00072EA5">
        <w:t xml:space="preserve">(GC) </w:t>
      </w:r>
      <w:r w:rsidR="004B62F1">
        <w:t>procedures</w:t>
      </w:r>
      <w:bookmarkEnd w:id="449"/>
      <w:bookmarkEnd w:id="450"/>
      <w:bookmarkEnd w:id="451"/>
      <w:bookmarkEnd w:id="452"/>
      <w:bookmarkEnd w:id="453"/>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54" w:name="_Toc20157497"/>
      <w:bookmarkStart w:id="455" w:name="_Toc27502554"/>
      <w:bookmarkStart w:id="456" w:name="_Toc45202275"/>
      <w:bookmarkStart w:id="457" w:name="_Toc51869615"/>
      <w:bookmarkStart w:id="458" w:name="_Toc154510308"/>
      <w:r>
        <w:t>6.3.11</w:t>
      </w:r>
      <w:r w:rsidR="004B62F1">
        <w:t>.2.2</w:t>
      </w:r>
      <w:r w:rsidR="004B62F1">
        <w:tab/>
        <w:t xml:space="preserve">Group management client </w:t>
      </w:r>
      <w:r w:rsidR="00072EA5">
        <w:t xml:space="preserve">(GMC) </w:t>
      </w:r>
      <w:r w:rsidR="004B62F1">
        <w:t>procedures</w:t>
      </w:r>
      <w:bookmarkEnd w:id="454"/>
      <w:bookmarkEnd w:id="455"/>
      <w:bookmarkEnd w:id="456"/>
      <w:bookmarkEnd w:id="457"/>
      <w:bookmarkEnd w:id="458"/>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59" w:name="_Toc20157498"/>
      <w:bookmarkStart w:id="460" w:name="_Toc27502555"/>
      <w:bookmarkStart w:id="461" w:name="_Toc45202276"/>
      <w:bookmarkStart w:id="462" w:name="_Toc51869616"/>
      <w:bookmarkStart w:id="463" w:name="_Toc154510309"/>
      <w:r>
        <w:t>6.3.11</w:t>
      </w:r>
      <w:r w:rsidR="004B62F1">
        <w:t>.3</w:t>
      </w:r>
      <w:r w:rsidR="004B62F1">
        <w:tab/>
        <w:t xml:space="preserve">Group management server </w:t>
      </w:r>
      <w:r w:rsidR="00072EA5">
        <w:t xml:space="preserve">(GMS) </w:t>
      </w:r>
      <w:r w:rsidR="004B62F1">
        <w:t>procedures</w:t>
      </w:r>
      <w:bookmarkEnd w:id="459"/>
      <w:bookmarkEnd w:id="460"/>
      <w:bookmarkEnd w:id="461"/>
      <w:bookmarkEnd w:id="462"/>
      <w:bookmarkEnd w:id="463"/>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64" w:name="_Toc20157499"/>
      <w:bookmarkStart w:id="465" w:name="_Toc27502556"/>
      <w:bookmarkStart w:id="466" w:name="_Toc45202277"/>
      <w:bookmarkStart w:id="467" w:name="_Toc51869617"/>
      <w:bookmarkStart w:id="468" w:name="_Toc154510310"/>
      <w:r>
        <w:t>6.3.12</w:t>
      </w:r>
      <w:r w:rsidR="004B62F1">
        <w:tab/>
        <w:t>Group document namespace binding fetching procedure</w:t>
      </w:r>
      <w:bookmarkEnd w:id="464"/>
      <w:bookmarkEnd w:id="465"/>
      <w:bookmarkEnd w:id="466"/>
      <w:bookmarkEnd w:id="467"/>
      <w:bookmarkEnd w:id="468"/>
    </w:p>
    <w:p w14:paraId="2DECF456" w14:textId="77777777" w:rsidR="004B62F1" w:rsidRDefault="005673AD" w:rsidP="00B747EB">
      <w:pPr>
        <w:pStyle w:val="Heading4"/>
      </w:pPr>
      <w:bookmarkStart w:id="469" w:name="_Toc20157500"/>
      <w:bookmarkStart w:id="470" w:name="_Toc27502557"/>
      <w:bookmarkStart w:id="471" w:name="_Toc45202278"/>
      <w:bookmarkStart w:id="472" w:name="_Toc51869618"/>
      <w:bookmarkStart w:id="473" w:name="_Toc154510311"/>
      <w:r>
        <w:t>6.3.12</w:t>
      </w:r>
      <w:r w:rsidR="004B62F1">
        <w:t>.1</w:t>
      </w:r>
      <w:r w:rsidR="004B62F1">
        <w:tab/>
        <w:t>General</w:t>
      </w:r>
      <w:bookmarkEnd w:id="469"/>
      <w:bookmarkEnd w:id="470"/>
      <w:bookmarkEnd w:id="471"/>
      <w:bookmarkEnd w:id="472"/>
      <w:bookmarkEnd w:id="473"/>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74" w:name="_Toc20157501"/>
      <w:bookmarkStart w:id="475" w:name="_Toc27502558"/>
      <w:bookmarkStart w:id="476" w:name="_Toc45202279"/>
      <w:bookmarkStart w:id="477" w:name="_Toc51869619"/>
      <w:bookmarkStart w:id="478" w:name="_Toc154510312"/>
      <w:r>
        <w:t>6.3.12</w:t>
      </w:r>
      <w:r w:rsidR="004B62F1">
        <w:t>.2</w:t>
      </w:r>
      <w:r w:rsidR="004B62F1">
        <w:tab/>
        <w:t>Client procedures</w:t>
      </w:r>
      <w:bookmarkEnd w:id="474"/>
      <w:bookmarkEnd w:id="475"/>
      <w:bookmarkEnd w:id="476"/>
      <w:bookmarkEnd w:id="477"/>
      <w:bookmarkEnd w:id="478"/>
    </w:p>
    <w:p w14:paraId="752A6498" w14:textId="77777777" w:rsidR="004B62F1" w:rsidRDefault="005673AD" w:rsidP="00B747EB">
      <w:pPr>
        <w:pStyle w:val="Heading5"/>
      </w:pPr>
      <w:bookmarkStart w:id="479" w:name="_Toc20157502"/>
      <w:bookmarkStart w:id="480" w:name="_Toc27502559"/>
      <w:bookmarkStart w:id="481" w:name="_Toc45202280"/>
      <w:bookmarkStart w:id="482" w:name="_Toc51869620"/>
      <w:bookmarkStart w:id="483" w:name="_Toc154510313"/>
      <w:r>
        <w:t>6.3.12</w:t>
      </w:r>
      <w:r w:rsidR="004B62F1">
        <w:t>.2.1</w:t>
      </w:r>
      <w:r w:rsidR="004B62F1">
        <w:tab/>
        <w:t xml:space="preserve">General client </w:t>
      </w:r>
      <w:r w:rsidR="00072EA5">
        <w:t xml:space="preserve">(GC) </w:t>
      </w:r>
      <w:r w:rsidR="004B62F1">
        <w:t>procedures</w:t>
      </w:r>
      <w:bookmarkEnd w:id="479"/>
      <w:bookmarkEnd w:id="480"/>
      <w:bookmarkEnd w:id="481"/>
      <w:bookmarkEnd w:id="482"/>
      <w:bookmarkEnd w:id="483"/>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84" w:name="_Toc20157503"/>
      <w:bookmarkStart w:id="485" w:name="_Toc27502560"/>
      <w:bookmarkStart w:id="486" w:name="_Toc45202281"/>
      <w:bookmarkStart w:id="487" w:name="_Toc51869621"/>
      <w:bookmarkStart w:id="488" w:name="_Toc154510314"/>
      <w:r>
        <w:t>6.3.12</w:t>
      </w:r>
      <w:r w:rsidR="004B62F1">
        <w:t>.2.2</w:t>
      </w:r>
      <w:r w:rsidR="004B62F1">
        <w:tab/>
        <w:t xml:space="preserve">Group management client </w:t>
      </w:r>
      <w:r w:rsidR="00072EA5">
        <w:t xml:space="preserve">(GMC) </w:t>
      </w:r>
      <w:r w:rsidR="004B62F1">
        <w:t>procedures</w:t>
      </w:r>
      <w:bookmarkEnd w:id="484"/>
      <w:bookmarkEnd w:id="485"/>
      <w:bookmarkEnd w:id="486"/>
      <w:bookmarkEnd w:id="487"/>
      <w:bookmarkEnd w:id="488"/>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89" w:name="_Toc20157504"/>
      <w:bookmarkStart w:id="490" w:name="_Toc27502561"/>
      <w:bookmarkStart w:id="491" w:name="_Toc45202282"/>
      <w:bookmarkStart w:id="492" w:name="_Toc51869622"/>
      <w:bookmarkStart w:id="493" w:name="_Toc154510315"/>
      <w:r>
        <w:t>6.3.12</w:t>
      </w:r>
      <w:r w:rsidR="004B62F1">
        <w:t>.3</w:t>
      </w:r>
      <w:r w:rsidR="004B62F1">
        <w:tab/>
        <w:t xml:space="preserve">Group management server </w:t>
      </w:r>
      <w:r w:rsidR="00072EA5">
        <w:t xml:space="preserve">(GMS) </w:t>
      </w:r>
      <w:r w:rsidR="004B62F1">
        <w:t>procedures</w:t>
      </w:r>
      <w:bookmarkEnd w:id="489"/>
      <w:bookmarkEnd w:id="490"/>
      <w:bookmarkEnd w:id="491"/>
      <w:bookmarkEnd w:id="492"/>
      <w:bookmarkEnd w:id="493"/>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494" w:name="_Toc20157505"/>
      <w:bookmarkStart w:id="495" w:name="_Toc27502562"/>
      <w:bookmarkStart w:id="496" w:name="_Toc45202283"/>
      <w:bookmarkStart w:id="497" w:name="_Toc51869623"/>
      <w:bookmarkStart w:id="498" w:name="_Toc154510316"/>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494"/>
      <w:bookmarkEnd w:id="495"/>
      <w:bookmarkEnd w:id="496"/>
      <w:bookmarkEnd w:id="497"/>
      <w:bookmarkEnd w:id="498"/>
    </w:p>
    <w:p w14:paraId="566514BB" w14:textId="77777777" w:rsidR="00E613DE" w:rsidRDefault="00E613DE" w:rsidP="00B747EB">
      <w:pPr>
        <w:pStyle w:val="Heading4"/>
      </w:pPr>
      <w:bookmarkStart w:id="499" w:name="_Toc20157506"/>
      <w:bookmarkStart w:id="500" w:name="_Toc27502563"/>
      <w:bookmarkStart w:id="501" w:name="_Toc45202284"/>
      <w:bookmarkStart w:id="502" w:name="_Toc51869624"/>
      <w:bookmarkStart w:id="503" w:name="_Toc154510317"/>
      <w:r>
        <w:t>6.3.</w:t>
      </w:r>
      <w:r w:rsidR="00E83339">
        <w:t>13</w:t>
      </w:r>
      <w:r>
        <w:t>.1</w:t>
      </w:r>
      <w:r>
        <w:tab/>
        <w:t>General</w:t>
      </w:r>
      <w:bookmarkEnd w:id="499"/>
      <w:bookmarkEnd w:id="500"/>
      <w:bookmarkEnd w:id="501"/>
      <w:bookmarkEnd w:id="502"/>
      <w:bookmarkEnd w:id="503"/>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bookmarkStart w:id="504" w:name="_Hlk95303317"/>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bookmarkEnd w:id="504"/>
    </w:p>
    <w:p w14:paraId="38069245" w14:textId="77777777" w:rsidR="00E613DE" w:rsidRDefault="00E613DE" w:rsidP="00B747EB">
      <w:pPr>
        <w:pStyle w:val="Heading4"/>
      </w:pPr>
      <w:bookmarkStart w:id="505" w:name="_Toc20157507"/>
      <w:bookmarkStart w:id="506" w:name="_Toc27502564"/>
      <w:bookmarkStart w:id="507" w:name="_Toc45202285"/>
      <w:bookmarkStart w:id="508" w:name="_Toc51869625"/>
      <w:bookmarkStart w:id="509" w:name="_Toc154510318"/>
      <w:r>
        <w:t>6.3.</w:t>
      </w:r>
      <w:r w:rsidR="00E83339">
        <w:t>13</w:t>
      </w:r>
      <w:r>
        <w:t>.2</w:t>
      </w:r>
      <w:r>
        <w:tab/>
        <w:t>Client procedures</w:t>
      </w:r>
      <w:bookmarkEnd w:id="505"/>
      <w:bookmarkEnd w:id="506"/>
      <w:bookmarkEnd w:id="507"/>
      <w:bookmarkEnd w:id="508"/>
      <w:bookmarkEnd w:id="509"/>
    </w:p>
    <w:p w14:paraId="6F263090" w14:textId="77777777" w:rsidR="00E613DE" w:rsidRDefault="00E613DE" w:rsidP="00B747EB">
      <w:pPr>
        <w:pStyle w:val="Heading5"/>
      </w:pPr>
      <w:bookmarkStart w:id="510" w:name="_Toc20157508"/>
      <w:bookmarkStart w:id="511" w:name="_Toc27502565"/>
      <w:bookmarkStart w:id="512" w:name="_Toc45202286"/>
      <w:bookmarkStart w:id="513" w:name="_Toc51869626"/>
      <w:bookmarkStart w:id="514" w:name="_Toc154510319"/>
      <w:r>
        <w:t>6.3.</w:t>
      </w:r>
      <w:r w:rsidR="00E83339">
        <w:t>13</w:t>
      </w:r>
      <w:r>
        <w:t>.2.</w:t>
      </w:r>
      <w:r w:rsidR="00B10708">
        <w:t>1</w:t>
      </w:r>
      <w:r>
        <w:tab/>
        <w:t xml:space="preserve">Group management client </w:t>
      </w:r>
      <w:r w:rsidR="00072EA5">
        <w:t xml:space="preserve">(GMC) </w:t>
      </w:r>
      <w:r>
        <w:t>procedures</w:t>
      </w:r>
      <w:bookmarkEnd w:id="510"/>
      <w:bookmarkEnd w:id="511"/>
      <w:bookmarkEnd w:id="512"/>
      <w:bookmarkEnd w:id="513"/>
      <w:bookmarkEnd w:id="514"/>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r>
        <w:t>mcptt-access-token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15" w:name="_Toc20157509"/>
      <w:bookmarkStart w:id="516" w:name="_Toc27502566"/>
      <w:bookmarkStart w:id="517" w:name="_Toc45202287"/>
      <w:bookmarkStart w:id="518" w:name="_Toc51869627"/>
      <w:bookmarkStart w:id="519" w:name="_Toc154510320"/>
      <w:r>
        <w:t>6.3.</w:t>
      </w:r>
      <w:r w:rsidR="00E83339">
        <w:t>13</w:t>
      </w:r>
      <w:r>
        <w:t>.2.</w:t>
      </w:r>
      <w:r w:rsidR="00B10708">
        <w:t>2</w:t>
      </w:r>
      <w:r>
        <w:tab/>
      </w:r>
      <w:r w:rsidR="00356F6E">
        <w:t>MCS</w:t>
      </w:r>
      <w:r>
        <w:t xml:space="preserve"> server procedures</w:t>
      </w:r>
      <w:bookmarkEnd w:id="515"/>
      <w:bookmarkEnd w:id="516"/>
      <w:bookmarkEnd w:id="517"/>
      <w:bookmarkEnd w:id="518"/>
      <w:bookmarkEnd w:id="519"/>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20" w:name="_Toc20157510"/>
      <w:bookmarkStart w:id="521" w:name="_Toc27502567"/>
      <w:bookmarkStart w:id="522" w:name="_Toc45202288"/>
      <w:bookmarkStart w:id="523" w:name="_Toc51869628"/>
      <w:bookmarkStart w:id="524" w:name="_Toc154510321"/>
      <w:r>
        <w:t>6.3.1</w:t>
      </w:r>
      <w:r w:rsidR="00773E8B">
        <w:t>3</w:t>
      </w:r>
      <w:r>
        <w:t>.2.3</w:t>
      </w:r>
      <w:r>
        <w:tab/>
        <w:t xml:space="preserve">Procedure of group management server (GMS) owning a constituent </w:t>
      </w:r>
      <w:r w:rsidR="00356F6E">
        <w:t>MCS</w:t>
      </w:r>
      <w:r>
        <w:t xml:space="preserve"> group acting as subscriber</w:t>
      </w:r>
      <w:bookmarkEnd w:id="520"/>
      <w:bookmarkEnd w:id="521"/>
      <w:bookmarkEnd w:id="522"/>
      <w:bookmarkEnd w:id="523"/>
      <w:bookmarkEnd w:id="524"/>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r>
        <w:t>mcptt-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25" w:name="_Toc20157511"/>
      <w:bookmarkStart w:id="526" w:name="_Toc27502568"/>
      <w:bookmarkStart w:id="527" w:name="_Toc45202289"/>
      <w:bookmarkStart w:id="528" w:name="_Toc51869629"/>
      <w:bookmarkStart w:id="529" w:name="_Toc154510322"/>
      <w:r>
        <w:t>6.3.</w:t>
      </w:r>
      <w:r w:rsidR="00E83339">
        <w:t>13</w:t>
      </w:r>
      <w:r>
        <w:t>.3</w:t>
      </w:r>
      <w:r>
        <w:tab/>
        <w:t xml:space="preserve">Group management server </w:t>
      </w:r>
      <w:r w:rsidR="00072EA5">
        <w:t xml:space="preserve">(GMS) </w:t>
      </w:r>
      <w:r>
        <w:t>procedures</w:t>
      </w:r>
      <w:bookmarkEnd w:id="525"/>
      <w:bookmarkEnd w:id="526"/>
      <w:bookmarkEnd w:id="527"/>
      <w:bookmarkEnd w:id="528"/>
      <w:bookmarkEnd w:id="529"/>
    </w:p>
    <w:p w14:paraId="712637CE" w14:textId="77777777" w:rsidR="00B10708" w:rsidRDefault="00B10708" w:rsidP="00B747EB">
      <w:pPr>
        <w:pStyle w:val="Heading5"/>
      </w:pPr>
      <w:bookmarkStart w:id="530" w:name="_Toc20157512"/>
      <w:bookmarkStart w:id="531" w:name="_Toc27502569"/>
      <w:bookmarkStart w:id="532" w:name="_Toc45202290"/>
      <w:bookmarkStart w:id="533" w:name="_Toc51869630"/>
      <w:bookmarkStart w:id="534" w:name="_Toc154510323"/>
      <w:r>
        <w:t>6.3.13.3.1</w:t>
      </w:r>
      <w:r>
        <w:tab/>
        <w:t>General</w:t>
      </w:r>
      <w:bookmarkEnd w:id="530"/>
      <w:bookmarkEnd w:id="531"/>
      <w:bookmarkEnd w:id="532"/>
      <w:bookmarkEnd w:id="533"/>
      <w:bookmarkEnd w:id="534"/>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35" w:name="_Toc20157513"/>
      <w:bookmarkStart w:id="536" w:name="_Toc27502570"/>
      <w:bookmarkStart w:id="537" w:name="_Toc45202291"/>
      <w:bookmarkStart w:id="538" w:name="_Toc51869631"/>
      <w:bookmarkStart w:id="539" w:name="_Toc154510324"/>
      <w:r>
        <w:t>6.3.13.3.2</w:t>
      </w:r>
      <w:r>
        <w:tab/>
        <w:t>Procedures of GMS</w:t>
      </w:r>
      <w:r w:rsidRPr="0073469F">
        <w:t xml:space="preserve"> </w:t>
      </w:r>
      <w:r>
        <w:t>performing the subscription proxy function</w:t>
      </w:r>
      <w:bookmarkEnd w:id="535"/>
      <w:bookmarkEnd w:id="536"/>
      <w:bookmarkEnd w:id="537"/>
      <w:bookmarkEnd w:id="538"/>
      <w:bookmarkEnd w:id="539"/>
    </w:p>
    <w:p w14:paraId="25BE71AF" w14:textId="77777777" w:rsidR="00B10708" w:rsidRPr="006A63F0" w:rsidRDefault="00B10708" w:rsidP="00B747EB">
      <w:pPr>
        <w:pStyle w:val="Heading6"/>
        <w:numPr>
          <w:ilvl w:val="5"/>
          <w:numId w:val="0"/>
        </w:numPr>
        <w:ind w:left="1152" w:hanging="432"/>
      </w:pPr>
      <w:bookmarkStart w:id="540" w:name="_Toc20157514"/>
      <w:bookmarkStart w:id="541" w:name="_Toc27502571"/>
      <w:bookmarkStart w:id="542" w:name="_Toc45202292"/>
      <w:bookmarkStart w:id="543" w:name="_Toc51869632"/>
      <w:bookmarkStart w:id="544" w:name="_Toc154510325"/>
      <w:r>
        <w:t>6.3.13.3.2.1</w:t>
      </w:r>
      <w:r>
        <w:tab/>
        <w:t>General</w:t>
      </w:r>
      <w:bookmarkEnd w:id="540"/>
      <w:bookmarkEnd w:id="541"/>
      <w:bookmarkEnd w:id="542"/>
      <w:bookmarkEnd w:id="543"/>
      <w:bookmarkEnd w:id="544"/>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545" w:name="_Toc20157515"/>
      <w:bookmarkStart w:id="546" w:name="_Toc27502572"/>
      <w:bookmarkStart w:id="547" w:name="_Toc45202293"/>
      <w:bookmarkStart w:id="548" w:name="_Toc51869633"/>
      <w:bookmarkStart w:id="549" w:name="_Toc154510326"/>
      <w:r>
        <w:t>6.3.13.3.2.2</w:t>
      </w:r>
      <w:r>
        <w:tab/>
        <w:t>GMC originated subscription proxy procedure</w:t>
      </w:r>
      <w:bookmarkEnd w:id="545"/>
      <w:bookmarkEnd w:id="546"/>
      <w:bookmarkEnd w:id="547"/>
      <w:bookmarkEnd w:id="548"/>
      <w:bookmarkEnd w:id="549"/>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r w:rsidRPr="00937CE3">
        <w:t>xcap-diff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&lt;mcptt-access-token&gt;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r>
        <w:t>mcptt-access-token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application/resource-lists+xml</w:t>
      </w:r>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r w:rsidRPr="00937CE3">
        <w:t>xcap-diff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550" w:name="_Toc20157516"/>
      <w:bookmarkStart w:id="551" w:name="_Toc27502573"/>
      <w:bookmarkStart w:id="552" w:name="_Toc45202294"/>
      <w:bookmarkStart w:id="553" w:name="_Toc51869634"/>
      <w:bookmarkStart w:id="554" w:name="_Toc154510327"/>
      <w:r>
        <w:t>6.3.13.3.2.3</w:t>
      </w:r>
      <w:r>
        <w:tab/>
      </w:r>
      <w:r w:rsidR="00356F6E">
        <w:t>MCS</w:t>
      </w:r>
      <w:r>
        <w:t xml:space="preserve"> server originated subscription proxy procedure</w:t>
      </w:r>
      <w:bookmarkEnd w:id="550"/>
      <w:bookmarkEnd w:id="551"/>
      <w:bookmarkEnd w:id="552"/>
      <w:bookmarkEnd w:id="553"/>
      <w:bookmarkEnd w:id="554"/>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r w:rsidRPr="00937CE3">
        <w:t>xcap-diff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r w:rsidRPr="00937CE3">
        <w:t>xcap-diff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555" w:name="_Toc20157517"/>
      <w:bookmarkStart w:id="556" w:name="_Toc27502574"/>
      <w:bookmarkStart w:id="557" w:name="_Toc45202295"/>
      <w:bookmarkStart w:id="558" w:name="_Toc51869635"/>
      <w:bookmarkStart w:id="559" w:name="_Toc154510328"/>
      <w:r>
        <w:t>6.3.13.3.2.4</w:t>
      </w:r>
      <w:r>
        <w:tab/>
        <w:t>Procedure for GMS acting as subscriber on behalf of GMC</w:t>
      </w:r>
      <w:bookmarkEnd w:id="555"/>
      <w:bookmarkEnd w:id="556"/>
      <w:bookmarkEnd w:id="557"/>
      <w:bookmarkEnd w:id="558"/>
      <w:bookmarkEnd w:id="559"/>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 xml:space="preserve">shall include the &lt;mcptt-calling-user-id&gt;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60" w:name="_Toc20157518"/>
      <w:bookmarkStart w:id="561" w:name="_Toc27502575"/>
      <w:bookmarkStart w:id="562" w:name="_Toc45202296"/>
      <w:bookmarkStart w:id="563" w:name="_Toc51869636"/>
      <w:bookmarkStart w:id="564" w:name="_Toc154510329"/>
      <w:r>
        <w:t>6.3.13.3.3</w:t>
      </w:r>
      <w:r>
        <w:tab/>
        <w:t>Procedures of GMS</w:t>
      </w:r>
      <w:r w:rsidRPr="0073469F">
        <w:t xml:space="preserve"> </w:t>
      </w:r>
      <w:r>
        <w:t>owning</w:t>
      </w:r>
      <w:r w:rsidRPr="0073469F">
        <w:t xml:space="preserve"> the </w:t>
      </w:r>
      <w:r w:rsidR="00356F6E">
        <w:t>MCS</w:t>
      </w:r>
      <w:r w:rsidRPr="0073469F">
        <w:t xml:space="preserve"> </w:t>
      </w:r>
      <w:r>
        <w:t>group</w:t>
      </w:r>
      <w:bookmarkEnd w:id="560"/>
      <w:bookmarkEnd w:id="561"/>
      <w:bookmarkEnd w:id="562"/>
      <w:bookmarkEnd w:id="563"/>
      <w:bookmarkEnd w:id="564"/>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r w:rsidRPr="00937CE3">
        <w:t>xcap-diff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 xml:space="preserve">the &lt;mcptt-calling-user-id&gt;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r>
        <w:t>mcptt-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r>
        <w:t>mcptt-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r w:rsidR="00B10708">
        <w:t>mcptt-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application/resource-lists+xml</w:t>
      </w:r>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65" w:name="_Toc20157519"/>
      <w:bookmarkStart w:id="566" w:name="_Toc27502576"/>
      <w:bookmarkStart w:id="567" w:name="_Toc45202297"/>
      <w:bookmarkStart w:id="568" w:name="_Toc51869637"/>
      <w:bookmarkStart w:id="569" w:name="_Toc154510330"/>
      <w:r>
        <w:t>6.3.</w:t>
      </w:r>
      <w:r w:rsidR="00D157E3">
        <w:t>14</w:t>
      </w:r>
      <w:r>
        <w:tab/>
      </w:r>
      <w:r w:rsidR="00C72EB6">
        <w:t xml:space="preserve">Temporary </w:t>
      </w:r>
      <w:r w:rsidR="00356F6E">
        <w:t>MCS</w:t>
      </w:r>
      <w:r w:rsidR="00C72EB6">
        <w:t xml:space="preserve"> group formation </w:t>
      </w:r>
      <w:r>
        <w:t>procedure</w:t>
      </w:r>
      <w:bookmarkEnd w:id="565"/>
      <w:bookmarkEnd w:id="566"/>
      <w:bookmarkEnd w:id="567"/>
      <w:bookmarkEnd w:id="568"/>
      <w:bookmarkEnd w:id="569"/>
    </w:p>
    <w:p w14:paraId="66E1E067" w14:textId="77777777" w:rsidR="00E613DE" w:rsidRDefault="00E613DE" w:rsidP="00B747EB">
      <w:pPr>
        <w:pStyle w:val="Heading4"/>
      </w:pPr>
      <w:bookmarkStart w:id="570" w:name="_Toc20157520"/>
      <w:bookmarkStart w:id="571" w:name="_Toc27502577"/>
      <w:bookmarkStart w:id="572" w:name="_Toc45202298"/>
      <w:bookmarkStart w:id="573" w:name="_Toc51869638"/>
      <w:bookmarkStart w:id="574" w:name="_Toc154510331"/>
      <w:r>
        <w:t>6.3.</w:t>
      </w:r>
      <w:r w:rsidR="00D157E3">
        <w:t>14</w:t>
      </w:r>
      <w:r>
        <w:t>.1</w:t>
      </w:r>
      <w:r>
        <w:tab/>
        <w:t>General</w:t>
      </w:r>
      <w:bookmarkEnd w:id="570"/>
      <w:bookmarkEnd w:id="571"/>
      <w:bookmarkEnd w:id="572"/>
      <w:bookmarkEnd w:id="573"/>
      <w:bookmarkEnd w:id="574"/>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75" w:name="_Toc20157521"/>
      <w:bookmarkStart w:id="576" w:name="_Toc27502578"/>
      <w:bookmarkStart w:id="577" w:name="_Toc45202299"/>
      <w:bookmarkStart w:id="578" w:name="_Toc51869639"/>
      <w:bookmarkStart w:id="579" w:name="_Toc154510332"/>
      <w:r>
        <w:t>6.3.</w:t>
      </w:r>
      <w:r w:rsidR="00D157E3">
        <w:t>14</w:t>
      </w:r>
      <w:r>
        <w:t>.2</w:t>
      </w:r>
      <w:r>
        <w:tab/>
        <w:t xml:space="preserve">Group management client </w:t>
      </w:r>
      <w:r w:rsidR="00C72EB6">
        <w:t xml:space="preserve">(GMC) </w:t>
      </w:r>
      <w:r>
        <w:t>procedures</w:t>
      </w:r>
      <w:bookmarkEnd w:id="575"/>
      <w:bookmarkEnd w:id="576"/>
      <w:bookmarkEnd w:id="577"/>
      <w:bookmarkEnd w:id="578"/>
      <w:bookmarkEnd w:id="579"/>
    </w:p>
    <w:p w14:paraId="66B83386" w14:textId="3A77FFAB" w:rsidR="00043777" w:rsidRDefault="00043777" w:rsidP="00043777">
      <w:r>
        <w:t>In order to form a temporary MCS group, a GMC shall send a HTTP POST request according to procedures specified in IETF </w:t>
      </w:r>
      <w:r w:rsidRPr="00B33A75">
        <w:t>RFC </w:t>
      </w:r>
      <w:r>
        <w:t>9110</w:t>
      </w:r>
      <w:r w:rsidRPr="00B33A75">
        <w:t> [</w:t>
      </w:r>
      <w:r>
        <w:t>31</w:t>
      </w:r>
      <w:r w:rsidRPr="00B33A75">
        <w:t>]</w:t>
      </w:r>
      <w:r>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580" w:name="_Toc20157522"/>
      <w:bookmarkStart w:id="581" w:name="_Toc27502579"/>
      <w:bookmarkStart w:id="582" w:name="_Toc45202300"/>
      <w:bookmarkStart w:id="583" w:name="_Toc51869640"/>
      <w:bookmarkStart w:id="584" w:name="_Toc154510333"/>
      <w:r>
        <w:t>6.3.</w:t>
      </w:r>
      <w:r w:rsidR="00D157E3">
        <w:t>14</w:t>
      </w:r>
      <w:r>
        <w:t>.3</w:t>
      </w:r>
      <w:r>
        <w:tab/>
        <w:t xml:space="preserve">Group management server </w:t>
      </w:r>
      <w:r w:rsidR="00C72EB6">
        <w:t xml:space="preserve">(GMS) </w:t>
      </w:r>
      <w:r>
        <w:t>procedures</w:t>
      </w:r>
      <w:bookmarkEnd w:id="580"/>
      <w:bookmarkEnd w:id="581"/>
      <w:bookmarkEnd w:id="582"/>
      <w:bookmarkEnd w:id="583"/>
      <w:bookmarkEnd w:id="584"/>
    </w:p>
    <w:p w14:paraId="1CB8F417" w14:textId="77777777" w:rsidR="002452BA" w:rsidRDefault="002452BA" w:rsidP="00B747EB">
      <w:pPr>
        <w:pStyle w:val="Heading5"/>
      </w:pPr>
      <w:bookmarkStart w:id="585" w:name="_Toc20157523"/>
      <w:bookmarkStart w:id="586" w:name="_Toc27502580"/>
      <w:bookmarkStart w:id="587" w:name="_Toc45202301"/>
      <w:bookmarkStart w:id="588" w:name="_Toc51869641"/>
      <w:bookmarkStart w:id="589" w:name="historyclause"/>
      <w:bookmarkStart w:id="590" w:name="_Toc154510334"/>
      <w:r>
        <w:t>6.3.</w:t>
      </w:r>
      <w:r w:rsidR="00D157E3">
        <w:t>14</w:t>
      </w:r>
      <w:r>
        <w:t>.3.1</w:t>
      </w:r>
      <w:r>
        <w:tab/>
        <w:t xml:space="preserve">Procedure of GMS creating a temporary </w:t>
      </w:r>
      <w:r w:rsidR="00356F6E">
        <w:t>MCS</w:t>
      </w:r>
      <w:r>
        <w:t xml:space="preserve"> group</w:t>
      </w:r>
      <w:bookmarkEnd w:id="585"/>
      <w:bookmarkEnd w:id="586"/>
      <w:bookmarkEnd w:id="587"/>
      <w:bookmarkEnd w:id="588"/>
      <w:bookmarkEnd w:id="590"/>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 xml:space="preserve">if value of the "uri"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5AE838BF" w:rsidR="00CD53F3" w:rsidRDefault="00CD53F3" w:rsidP="00CD53F3">
      <w:pPr>
        <w:pStyle w:val="B2"/>
      </w:pPr>
      <w:r>
        <w:t>1)</w:t>
      </w:r>
      <w:r>
        <w:tab/>
        <w:t xml:space="preserve">shall send a HTTP POST request according to procedures specified in </w:t>
      </w:r>
      <w:r w:rsidR="00C133F4">
        <w:t>IETF </w:t>
      </w:r>
      <w:r w:rsidR="00C133F4" w:rsidRPr="00B33A75">
        <w:t>RFC </w:t>
      </w:r>
      <w:r w:rsidR="00C133F4">
        <w:t>9110</w:t>
      </w:r>
      <w:r w:rsidR="00C133F4" w:rsidRPr="00B33A75">
        <w:t> [</w:t>
      </w:r>
      <w:r w:rsidR="00C133F4">
        <w:t>31</w:t>
      </w:r>
      <w:r w:rsidR="00C133F4" w:rsidRPr="00B33A75">
        <w:t>]</w:t>
      </w:r>
      <w:r w:rsidR="00C133F4">
        <w:t xml:space="preserve"> </w:t>
      </w:r>
      <w:r>
        <w:t>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r>
        <w:t>i)</w:t>
      </w:r>
      <w:r>
        <w:tab/>
        <w:t>shall set the "</w:t>
      </w:r>
      <w:r>
        <w:rPr>
          <w:rFonts w:eastAsia="SimSun"/>
        </w:rPr>
        <w:t>temporary-MCPTT-group-ID</w:t>
      </w:r>
      <w:r>
        <w:t>" attribute to the content of the "uri"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77A2C4E3"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2304B3">
        <w:t>IETF </w:t>
      </w:r>
      <w:r w:rsidR="002304B3" w:rsidRPr="00B33A75">
        <w:t>RFC </w:t>
      </w:r>
      <w:r w:rsidR="002304B3">
        <w:t>9110</w:t>
      </w:r>
      <w:r w:rsidR="002304B3" w:rsidRPr="00B33A75">
        <w:t> [</w:t>
      </w:r>
      <w:r w:rsidR="002304B3">
        <w:t>31</w:t>
      </w:r>
      <w:r w:rsidR="002304B3" w:rsidRPr="00B33A75">
        <w:t>]</w:t>
      </w:r>
      <w:r w:rsidR="002304B3">
        <w:t xml:space="preserve"> </w:t>
      </w:r>
      <w:r w:rsidR="00CD53F3">
        <w:t>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xml:space="preserve">" attribute set to the content of the "uri"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r>
        <w:t>i</w:t>
      </w:r>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xml:space="preserve">" attribute to the content of the "uri"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591" w:name="_Toc20157524"/>
      <w:bookmarkStart w:id="592" w:name="_Toc27502581"/>
      <w:bookmarkStart w:id="593" w:name="_Toc45202302"/>
      <w:bookmarkStart w:id="594" w:name="_Toc51869642"/>
      <w:bookmarkStart w:id="595" w:name="_Toc154510335"/>
      <w:r>
        <w:t>6.3.</w:t>
      </w:r>
      <w:r w:rsidR="00D157E3">
        <w:t>14</w:t>
      </w:r>
      <w:r>
        <w:t>.3.2</w:t>
      </w:r>
      <w:r>
        <w:tab/>
        <w:t xml:space="preserve">Procedure of GMS owning an </w:t>
      </w:r>
      <w:r w:rsidR="00356F6E">
        <w:t>MCS</w:t>
      </w:r>
      <w:r>
        <w:t xml:space="preserve"> group to be combined</w:t>
      </w:r>
      <w:bookmarkEnd w:id="591"/>
      <w:bookmarkEnd w:id="592"/>
      <w:bookmarkEnd w:id="593"/>
      <w:bookmarkEnd w:id="594"/>
      <w:bookmarkEnd w:id="595"/>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t>GMK</w:t>
      </w:r>
      <w:r w:rsidR="009B0641">
        <w:t>is</w:t>
      </w:r>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596" w:name="_Toc20157525"/>
      <w:bookmarkStart w:id="597" w:name="_Toc27502582"/>
      <w:bookmarkStart w:id="598" w:name="_Toc45202303"/>
      <w:bookmarkStart w:id="599" w:name="_Toc51869643"/>
      <w:bookmarkStart w:id="600" w:name="_Toc154510336"/>
      <w:r>
        <w:t>6.3.</w:t>
      </w:r>
      <w:r w:rsidR="00D157E3">
        <w:t>15</w:t>
      </w:r>
      <w:r>
        <w:tab/>
        <w:t xml:space="preserve">Temporary </w:t>
      </w:r>
      <w:r w:rsidR="00356F6E">
        <w:t>MCS</w:t>
      </w:r>
      <w:r>
        <w:t xml:space="preserve"> group tear down procedure</w:t>
      </w:r>
      <w:bookmarkEnd w:id="596"/>
      <w:bookmarkEnd w:id="597"/>
      <w:bookmarkEnd w:id="598"/>
      <w:bookmarkEnd w:id="599"/>
      <w:bookmarkEnd w:id="600"/>
    </w:p>
    <w:p w14:paraId="446547E0" w14:textId="77777777" w:rsidR="002452BA" w:rsidRDefault="002452BA" w:rsidP="00B747EB">
      <w:pPr>
        <w:pStyle w:val="Heading4"/>
      </w:pPr>
      <w:bookmarkStart w:id="601" w:name="_Toc20157526"/>
      <w:bookmarkStart w:id="602" w:name="_Toc27502583"/>
      <w:bookmarkStart w:id="603" w:name="_Toc45202304"/>
      <w:bookmarkStart w:id="604" w:name="_Toc51869644"/>
      <w:bookmarkStart w:id="605" w:name="_Toc154510337"/>
      <w:r>
        <w:t>6.3.</w:t>
      </w:r>
      <w:r w:rsidR="00D157E3">
        <w:t>15</w:t>
      </w:r>
      <w:r>
        <w:t>.1</w:t>
      </w:r>
      <w:r>
        <w:tab/>
        <w:t>General</w:t>
      </w:r>
      <w:bookmarkEnd w:id="601"/>
      <w:bookmarkEnd w:id="602"/>
      <w:bookmarkEnd w:id="603"/>
      <w:bookmarkEnd w:id="604"/>
      <w:bookmarkEnd w:id="605"/>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06" w:name="_Toc20157527"/>
      <w:bookmarkStart w:id="607" w:name="_Toc27502584"/>
      <w:bookmarkStart w:id="608" w:name="_Toc45202305"/>
      <w:bookmarkStart w:id="609" w:name="_Toc51869645"/>
      <w:bookmarkStart w:id="610" w:name="_Toc154510338"/>
      <w:r>
        <w:t>6.3.</w:t>
      </w:r>
      <w:r w:rsidR="00D157E3">
        <w:t>15</w:t>
      </w:r>
      <w:r>
        <w:t>.2</w:t>
      </w:r>
      <w:r>
        <w:tab/>
        <w:t>Group management client (GMC) procedures</w:t>
      </w:r>
      <w:bookmarkEnd w:id="606"/>
      <w:bookmarkEnd w:id="607"/>
      <w:bookmarkEnd w:id="608"/>
      <w:bookmarkEnd w:id="609"/>
      <w:bookmarkEnd w:id="610"/>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11" w:name="_Toc20157528"/>
      <w:bookmarkStart w:id="612" w:name="_Toc27502585"/>
      <w:bookmarkStart w:id="613" w:name="_Toc45202306"/>
      <w:bookmarkStart w:id="614" w:name="_Toc51869646"/>
      <w:bookmarkStart w:id="615" w:name="_Toc154510339"/>
      <w:r>
        <w:t>6.3.</w:t>
      </w:r>
      <w:r w:rsidR="00D157E3">
        <w:t>15</w:t>
      </w:r>
      <w:r>
        <w:t>.3</w:t>
      </w:r>
      <w:r>
        <w:tab/>
        <w:t>Group management server (GMS) procedures</w:t>
      </w:r>
      <w:bookmarkEnd w:id="611"/>
      <w:bookmarkEnd w:id="612"/>
      <w:bookmarkEnd w:id="613"/>
      <w:bookmarkEnd w:id="614"/>
      <w:bookmarkEnd w:id="615"/>
    </w:p>
    <w:p w14:paraId="4C041925" w14:textId="77777777" w:rsidR="002452BA" w:rsidRDefault="002452BA" w:rsidP="00B747EB">
      <w:pPr>
        <w:pStyle w:val="Heading5"/>
      </w:pPr>
      <w:bookmarkStart w:id="616" w:name="_Toc20157529"/>
      <w:bookmarkStart w:id="617" w:name="_Toc27502586"/>
      <w:bookmarkStart w:id="618" w:name="_Toc45202307"/>
      <w:bookmarkStart w:id="619" w:name="_Toc51869647"/>
      <w:bookmarkStart w:id="620" w:name="_Toc154510340"/>
      <w:r>
        <w:t>6.3.</w:t>
      </w:r>
      <w:r w:rsidR="00D157E3">
        <w:t>15</w:t>
      </w:r>
      <w:r>
        <w:t>.3.1</w:t>
      </w:r>
      <w:r>
        <w:tab/>
        <w:t xml:space="preserve">Procedure of GMS owning the temporary </w:t>
      </w:r>
      <w:r w:rsidR="00356F6E">
        <w:t>MCS</w:t>
      </w:r>
      <w:r>
        <w:t xml:space="preserve"> group</w:t>
      </w:r>
      <w:bookmarkEnd w:id="616"/>
      <w:bookmarkEnd w:id="617"/>
      <w:bookmarkEnd w:id="618"/>
      <w:bookmarkEnd w:id="619"/>
      <w:bookmarkEnd w:id="620"/>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r>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21" w:name="_Toc20157530"/>
      <w:bookmarkStart w:id="622" w:name="_Toc27502587"/>
      <w:bookmarkStart w:id="623" w:name="_Toc45202308"/>
      <w:bookmarkStart w:id="624" w:name="_Toc51869648"/>
      <w:bookmarkStart w:id="625" w:name="_Toc154510341"/>
      <w:r>
        <w:t>6.3.</w:t>
      </w:r>
      <w:r w:rsidR="00D157E3">
        <w:t>15</w:t>
      </w:r>
      <w:r>
        <w:t>.3.2</w:t>
      </w:r>
      <w:r>
        <w:tab/>
        <w:t xml:space="preserve">Procedure of GMS owning a </w:t>
      </w:r>
      <w:r w:rsidR="00844D88">
        <w:t xml:space="preserve">constituent </w:t>
      </w:r>
      <w:r w:rsidR="00356F6E">
        <w:t>MCS</w:t>
      </w:r>
      <w:r>
        <w:t xml:space="preserve"> group</w:t>
      </w:r>
      <w:bookmarkEnd w:id="621"/>
      <w:bookmarkEnd w:id="622"/>
      <w:bookmarkEnd w:id="623"/>
      <w:bookmarkEnd w:id="624"/>
      <w:bookmarkEnd w:id="625"/>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26" w:name="_Toc20157531"/>
      <w:bookmarkStart w:id="627" w:name="_Toc27502588"/>
      <w:bookmarkStart w:id="628" w:name="_Toc45202309"/>
      <w:bookmarkStart w:id="629" w:name="_Toc51869649"/>
      <w:bookmarkStart w:id="630" w:name="_Toc154510342"/>
      <w:r>
        <w:t>6.3.16</w:t>
      </w:r>
      <w:r>
        <w:tab/>
        <w:t>Group document excluding group members retrieval procedure</w:t>
      </w:r>
      <w:bookmarkEnd w:id="626"/>
      <w:bookmarkEnd w:id="627"/>
      <w:bookmarkEnd w:id="628"/>
      <w:bookmarkEnd w:id="629"/>
      <w:bookmarkEnd w:id="630"/>
    </w:p>
    <w:p w14:paraId="438A3DBF" w14:textId="77777777" w:rsidR="00695429" w:rsidRDefault="00695429" w:rsidP="00B747EB">
      <w:pPr>
        <w:pStyle w:val="Heading4"/>
      </w:pPr>
      <w:bookmarkStart w:id="631" w:name="_Toc20157532"/>
      <w:bookmarkStart w:id="632" w:name="_Toc27502589"/>
      <w:bookmarkStart w:id="633" w:name="_Toc45202310"/>
      <w:bookmarkStart w:id="634" w:name="_Toc51869650"/>
      <w:bookmarkStart w:id="635" w:name="_Toc154510343"/>
      <w:r>
        <w:t>6.3.16.1</w:t>
      </w:r>
      <w:r>
        <w:tab/>
        <w:t>General</w:t>
      </w:r>
      <w:bookmarkEnd w:id="631"/>
      <w:bookmarkEnd w:id="632"/>
      <w:bookmarkEnd w:id="633"/>
      <w:bookmarkEnd w:id="634"/>
      <w:bookmarkEnd w:id="635"/>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36" w:name="_Toc20157533"/>
      <w:bookmarkStart w:id="637" w:name="_Toc27502590"/>
      <w:bookmarkStart w:id="638" w:name="_Toc45202311"/>
      <w:bookmarkStart w:id="639" w:name="_Toc51869651"/>
      <w:bookmarkStart w:id="640" w:name="_Toc154510344"/>
      <w:r>
        <w:t>6.3.16.2</w:t>
      </w:r>
      <w:r>
        <w:tab/>
        <w:t>Group management client (GMC) procedures</w:t>
      </w:r>
      <w:bookmarkEnd w:id="636"/>
      <w:bookmarkEnd w:id="637"/>
      <w:bookmarkEnd w:id="638"/>
      <w:bookmarkEnd w:id="639"/>
      <w:bookmarkEnd w:id="640"/>
    </w:p>
    <w:p w14:paraId="6AE1D8C2" w14:textId="4C777D48" w:rsidR="00695429" w:rsidRDefault="00695429" w:rsidP="00695429">
      <w:r>
        <w:t xml:space="preserve">In order to retrieve a group document except group members, a GMC shall send an HTTP POST request according to procedures specified in </w:t>
      </w:r>
      <w:r w:rsidR="00DE4F1C">
        <w:t>IETF </w:t>
      </w:r>
      <w:r w:rsidR="00DE4F1C" w:rsidRPr="00B33A75">
        <w:t>RFC </w:t>
      </w:r>
      <w:r w:rsidR="00DE4F1C">
        <w:t>9110</w:t>
      </w:r>
      <w:r w:rsidR="00DE4F1C" w:rsidRPr="00B33A75">
        <w:t> [</w:t>
      </w:r>
      <w:r w:rsidR="00DE4F1C">
        <w:t>31</w:t>
      </w:r>
      <w:r w:rsidR="00DE4F1C" w:rsidRPr="00B33A75">
        <w:t>]</w:t>
      </w:r>
      <w:r w:rsidR="00DE4F1C">
        <w:t xml:space="preserve"> </w:t>
      </w:r>
      <w:r>
        <w:t>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41" w:name="_Toc20157534"/>
      <w:bookmarkStart w:id="642" w:name="_Toc27502591"/>
      <w:bookmarkStart w:id="643" w:name="_Toc45202312"/>
      <w:bookmarkStart w:id="644" w:name="_Toc51869652"/>
      <w:bookmarkStart w:id="645" w:name="_Toc154510345"/>
      <w:r>
        <w:t>6.3.16.3</w:t>
      </w:r>
      <w:r>
        <w:tab/>
        <w:t>Group management server (GMS) procedures</w:t>
      </w:r>
      <w:bookmarkEnd w:id="641"/>
      <w:bookmarkEnd w:id="642"/>
      <w:bookmarkEnd w:id="643"/>
      <w:bookmarkEnd w:id="644"/>
      <w:bookmarkEnd w:id="645"/>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46" w:name="_Toc20157535"/>
      <w:bookmarkStart w:id="647" w:name="_Toc27502592"/>
      <w:bookmarkStart w:id="648" w:name="_Toc45202313"/>
      <w:bookmarkStart w:id="649" w:name="_Toc51869653"/>
      <w:bookmarkStart w:id="650" w:name="_Toc154510346"/>
      <w:r>
        <w:t>7</w:t>
      </w:r>
      <w:r>
        <w:tab/>
        <w:t>Coding</w:t>
      </w:r>
      <w:bookmarkEnd w:id="646"/>
      <w:bookmarkEnd w:id="647"/>
      <w:bookmarkEnd w:id="648"/>
      <w:bookmarkEnd w:id="649"/>
      <w:bookmarkEnd w:id="650"/>
    </w:p>
    <w:p w14:paraId="22EF90F2" w14:textId="77777777" w:rsidR="00E613DE" w:rsidRDefault="001042DD" w:rsidP="00B747EB">
      <w:pPr>
        <w:pStyle w:val="Heading2"/>
      </w:pPr>
      <w:bookmarkStart w:id="651" w:name="_Toc20157536"/>
      <w:bookmarkStart w:id="652" w:name="_Toc27502593"/>
      <w:bookmarkStart w:id="653" w:name="_Toc45202314"/>
      <w:bookmarkStart w:id="654" w:name="_Toc51869654"/>
      <w:bookmarkStart w:id="655" w:name="_Toc154510347"/>
      <w:r>
        <w:t>7.1</w:t>
      </w:r>
      <w:r w:rsidR="00E613DE">
        <w:tab/>
        <w:t>General</w:t>
      </w:r>
      <w:bookmarkEnd w:id="651"/>
      <w:bookmarkEnd w:id="652"/>
      <w:bookmarkEnd w:id="653"/>
      <w:bookmarkEnd w:id="654"/>
      <w:bookmarkEnd w:id="655"/>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56" w:name="_Toc20157537"/>
      <w:bookmarkStart w:id="657" w:name="_Toc27502594"/>
      <w:bookmarkStart w:id="658" w:name="_Toc45202315"/>
      <w:bookmarkStart w:id="659" w:name="_Toc51869655"/>
      <w:bookmarkStart w:id="660" w:name="_Toc154510348"/>
      <w:r>
        <w:t>7.2</w:t>
      </w:r>
      <w:r w:rsidR="00E613DE">
        <w:tab/>
      </w:r>
      <w:r w:rsidR="00834D72">
        <w:t>G</w:t>
      </w:r>
      <w:r w:rsidR="00E613DE">
        <w:t>roup coding</w:t>
      </w:r>
      <w:bookmarkEnd w:id="656"/>
      <w:bookmarkEnd w:id="657"/>
      <w:bookmarkEnd w:id="658"/>
      <w:bookmarkEnd w:id="659"/>
      <w:bookmarkEnd w:id="660"/>
    </w:p>
    <w:p w14:paraId="430A0921" w14:textId="77777777" w:rsidR="00837E48" w:rsidRDefault="001042DD" w:rsidP="00B747EB">
      <w:pPr>
        <w:pStyle w:val="Heading3"/>
      </w:pPr>
      <w:bookmarkStart w:id="661" w:name="_Toc20157538"/>
      <w:bookmarkStart w:id="662" w:name="_Toc27502595"/>
      <w:bookmarkStart w:id="663" w:name="_Toc45202316"/>
      <w:bookmarkStart w:id="664" w:name="_Toc51869656"/>
      <w:bookmarkStart w:id="665" w:name="_Toc154510349"/>
      <w:r>
        <w:t>7.2</w:t>
      </w:r>
      <w:r w:rsidR="00837E48">
        <w:t>.1</w:t>
      </w:r>
      <w:r w:rsidR="00837E48">
        <w:tab/>
        <w:t>General</w:t>
      </w:r>
      <w:bookmarkEnd w:id="661"/>
      <w:bookmarkEnd w:id="662"/>
      <w:bookmarkEnd w:id="663"/>
      <w:bookmarkEnd w:id="664"/>
      <w:bookmarkEnd w:id="665"/>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66" w:name="_Toc20157539"/>
      <w:bookmarkStart w:id="667" w:name="_Toc27502596"/>
      <w:bookmarkStart w:id="668" w:name="_Toc45202317"/>
      <w:bookmarkStart w:id="669" w:name="_Toc51869657"/>
      <w:bookmarkStart w:id="670" w:name="_Toc154510350"/>
      <w:r>
        <w:rPr>
          <w:rFonts w:eastAsia="SimSun"/>
        </w:rPr>
        <w:t>7.2</w:t>
      </w:r>
      <w:r w:rsidR="00837E48">
        <w:rPr>
          <w:rFonts w:eastAsia="SimSun"/>
        </w:rPr>
        <w:t>.2</w:t>
      </w:r>
      <w:r w:rsidR="00837E48">
        <w:rPr>
          <w:rFonts w:eastAsia="SimSun"/>
        </w:rPr>
        <w:tab/>
        <w:t>Structure</w:t>
      </w:r>
      <w:bookmarkEnd w:id="666"/>
      <w:bookmarkEnd w:id="667"/>
      <w:bookmarkEnd w:id="668"/>
      <w:bookmarkEnd w:id="669"/>
      <w:bookmarkEnd w:id="670"/>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"mcptt".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 xml:space="preserve">a "uri"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r w:rsidRPr="00D2383B">
        <w:rPr>
          <w:rFonts w:eastAsia="SimSun"/>
        </w:rPr>
        <w:t>i</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1D2A5B61"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w:t>
      </w:r>
    </w:p>
    <w:p w14:paraId="3C7AE737" w14:textId="77777777" w:rsidR="0009701D" w:rsidRPr="0009701D" w:rsidRDefault="00690C74" w:rsidP="0009701D">
      <w:pPr>
        <w:pStyle w:val="B1"/>
        <w:rPr>
          <w:rFonts w:eastAsia="SimSun"/>
        </w:rPr>
      </w:pPr>
      <w:r>
        <w:rPr>
          <w:rFonts w:eastAsia="SimSun"/>
        </w:rPr>
        <w:t>q)</w:t>
      </w:r>
      <w:r>
        <w:rPr>
          <w:rFonts w:eastAsia="SimSun"/>
        </w:rPr>
        <w:tab/>
        <w:t>may include a &lt;preconfigured-group-use-only&gt; element specified in subclause 7.2.4.2</w:t>
      </w:r>
      <w:r w:rsidR="0009701D" w:rsidRPr="0009701D">
        <w:rPr>
          <w:rFonts w:eastAsia="SimSun"/>
        </w:rPr>
        <w:t>;</w:t>
      </w:r>
    </w:p>
    <w:p w14:paraId="5204FE53" w14:textId="037E55F2" w:rsidR="0009701D" w:rsidRPr="0009701D" w:rsidRDefault="0009701D" w:rsidP="0009701D">
      <w:pPr>
        <w:pStyle w:val="B1"/>
        <w:rPr>
          <w:rFonts w:eastAsia="SimSun"/>
        </w:rPr>
      </w:pPr>
      <w:r w:rsidRPr="0009701D">
        <w:rPr>
          <w:rFonts w:eastAsia="SimSun"/>
        </w:rPr>
        <w:t>r)</w:t>
      </w:r>
      <w:r w:rsidRPr="0009701D">
        <w:rPr>
          <w:rFonts w:eastAsia="SimSun"/>
        </w:rPr>
        <w:tab/>
        <w:t>may include a &lt;permitted-geographic-area&gt; element specified in subclause 7.2.4.2;</w:t>
      </w:r>
    </w:p>
    <w:p w14:paraId="724A2CF7" w14:textId="249D8BB9" w:rsidR="001551D7" w:rsidRPr="001551D7" w:rsidRDefault="0009701D" w:rsidP="0009701D">
      <w:pPr>
        <w:pStyle w:val="B1"/>
        <w:rPr>
          <w:rFonts w:eastAsia="SimSun"/>
        </w:rPr>
      </w:pPr>
      <w:r w:rsidRPr="0009701D">
        <w:rPr>
          <w:rFonts w:eastAsia="SimSun"/>
        </w:rPr>
        <w:t>s)</w:t>
      </w:r>
      <w:r w:rsidRPr="0009701D">
        <w:rPr>
          <w:rFonts w:eastAsia="SimSun"/>
        </w:rPr>
        <w:tab/>
        <w:t>may include a &lt;mandatory-geographic-area&gt; element specified in subclause 7.2.4.2</w:t>
      </w:r>
      <w:r w:rsidR="001551D7" w:rsidRPr="001551D7">
        <w:rPr>
          <w:rFonts w:eastAsia="SimSun"/>
        </w:rPr>
        <w:t>;</w:t>
      </w:r>
    </w:p>
    <w:p w14:paraId="577F16A3" w14:textId="4D5090D0" w:rsidR="00341643" w:rsidRDefault="001551D7" w:rsidP="001551D7">
      <w:pPr>
        <w:pStyle w:val="B1"/>
        <w:rPr>
          <w:rFonts w:eastAsia="SimSun"/>
        </w:rPr>
      </w:pPr>
      <w:r>
        <w:t>x)</w:t>
      </w:r>
      <w:r>
        <w:tab/>
      </w:r>
      <w:r>
        <w:rPr>
          <w:rFonts w:eastAsia="SimSun"/>
        </w:rPr>
        <w:t>may include a</w:t>
      </w:r>
      <w:r>
        <w:t xml:space="preserve"> &lt;forbidden-deaffiliation-FAs&gt; element </w:t>
      </w:r>
      <w:r w:rsidRPr="00D2383B">
        <w:t>specified in subclause </w:t>
      </w:r>
      <w:r w:rsidRPr="00D2383B">
        <w:rPr>
          <w:rFonts w:eastAsia="SimSun"/>
        </w:rPr>
        <w:t>7.2.4.2</w:t>
      </w:r>
      <w:r>
        <w:rPr>
          <w:rFonts w:eastAsia="SimSun"/>
        </w:rPr>
        <w:t>; and</w:t>
      </w:r>
    </w:p>
    <w:p w14:paraId="70DF22AB" w14:textId="6390DC78" w:rsidR="00341643" w:rsidRDefault="001551D7" w:rsidP="00861B47">
      <w:pPr>
        <w:pStyle w:val="B1"/>
        <w:rPr>
          <w:rFonts w:eastAsia="SimSun"/>
        </w:rPr>
      </w:pPr>
      <w:r>
        <w:t>y)</w:t>
      </w:r>
      <w:r>
        <w:tab/>
      </w:r>
      <w:r>
        <w:rPr>
          <w:rFonts w:eastAsia="SimSun"/>
        </w:rPr>
        <w:t>may include a</w:t>
      </w:r>
      <w:r>
        <w:t xml:space="preserve"> &lt;forbidden-deaffiliation-if-last-FAs&gt; element </w:t>
      </w:r>
      <w:r w:rsidRPr="00D2383B">
        <w:t>specified in subclause </w:t>
      </w:r>
      <w:r w:rsidRPr="00D2383B">
        <w:rPr>
          <w:rFonts w:eastAsia="SimSun"/>
        </w:rPr>
        <w:t>7.2.4.2</w:t>
      </w:r>
      <w:r>
        <w:rPr>
          <w:rFonts w:eastAsia="SimSun"/>
        </w:rPr>
        <w:t>.</w:t>
      </w:r>
    </w:p>
    <w:p w14:paraId="606D68D5" w14:textId="73070F34"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r w:rsidRPr="00D2383B">
        <w:rPr>
          <w:rFonts w:eastAsia="SimSun"/>
        </w:rPr>
        <w:t>i</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&lt;mcptt-on-network-audio-cut-in&gt; element specified in subclause 7.2.4.2</w:t>
      </w:r>
      <w:r w:rsidR="00113D29">
        <w:t>;</w:t>
      </w:r>
    </w:p>
    <w:p w14:paraId="7AF8A7D5" w14:textId="77777777" w:rsidR="00113D29" w:rsidRDefault="00113D29" w:rsidP="00113D29">
      <w:pPr>
        <w:pStyle w:val="B1"/>
      </w:pPr>
      <w:r>
        <w:t>za)</w:t>
      </w:r>
      <w:r>
        <w:tab/>
        <w:t>may include an &lt;multi-talker-control&gt; element specified in subclause 7.2.4.2;</w:t>
      </w:r>
    </w:p>
    <w:p w14:paraId="304BA199" w14:textId="77777777" w:rsidR="00113D29" w:rsidRDefault="00113D29" w:rsidP="00113D29">
      <w:pPr>
        <w:pStyle w:val="B1"/>
      </w:pPr>
      <w:r>
        <w:t>zb)</w:t>
      </w:r>
      <w:r>
        <w:tab/>
        <w:t>may include a &lt;max-number-simultaneous-talkers&gt; element specified in subclause 7.2.4.2;</w:t>
      </w:r>
    </w:p>
    <w:p w14:paraId="608330F0" w14:textId="1F0E0DD2" w:rsidR="00411AB0" w:rsidRDefault="00113D29" w:rsidP="00113D29">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w:t>
      </w:r>
    </w:p>
    <w:p w14:paraId="23F95688" w14:textId="793502E2" w:rsidR="0064426D" w:rsidRDefault="0064426D" w:rsidP="0064426D">
      <w:pPr>
        <w:pStyle w:val="B1"/>
        <w:rPr>
          <w:rFonts w:eastAsia="SimSun"/>
        </w:rPr>
      </w:pPr>
      <w:r>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sidR="00557F16">
        <w:rPr>
          <w:rFonts w:eastAsia="SimSun"/>
        </w:rPr>
        <w:t>;</w:t>
      </w:r>
    </w:p>
    <w:p w14:paraId="07478DAD" w14:textId="77777777" w:rsidR="00664AB6" w:rsidRDefault="00664AB6" w:rsidP="00664AB6">
      <w:pPr>
        <w:pStyle w:val="B1"/>
      </w:pPr>
      <w:r w:rsidRPr="001D7E3A">
        <w:rPr>
          <w:rFonts w:eastAsia="SimSun"/>
          <w:highlight w:val="yellow"/>
        </w:rPr>
        <w:t>x1</w:t>
      </w:r>
      <w:r>
        <w:rPr>
          <w:rFonts w:eastAsia="SimSun"/>
        </w:rPr>
        <w:t>)</w:t>
      </w:r>
      <w:r>
        <w:rPr>
          <w:rFonts w:eastAsia="SimSun"/>
        </w:rPr>
        <w:tab/>
      </w:r>
      <w:r>
        <w:t xml:space="preserve">may include </w:t>
      </w:r>
      <w:r>
        <w:rPr>
          <w:rFonts w:eastAsia="SimSun"/>
        </w:rPr>
        <w:t>an &lt;off-network-</w:t>
      </w:r>
      <w:r>
        <w:rPr>
          <w:lang w:val="nl-NL"/>
        </w:rPr>
        <w:t>ProSe-</w:t>
      </w:r>
      <w:r>
        <w:rPr>
          <w:noProof/>
          <w:lang w:val="en-US"/>
        </w:rPr>
        <w:t>signalling-</w:t>
      </w:r>
      <w:r>
        <w:rPr>
          <w:lang w:val="nl-NL"/>
        </w:rPr>
        <w:t>PQI</w:t>
      </w:r>
      <w:r>
        <w:rPr>
          <w:rFonts w:eastAsia="SimSun"/>
          <w:lang w:val="nl-NL" w:eastAsia="zh-CN"/>
        </w:rPr>
        <w:t xml:space="preserve">&gt; element </w:t>
      </w:r>
      <w:r>
        <w:t>specified in subclause </w:t>
      </w:r>
      <w:r>
        <w:rPr>
          <w:rFonts w:eastAsia="SimSun"/>
        </w:rPr>
        <w:t>7.2.4.2</w:t>
      </w:r>
      <w:r>
        <w:t>;</w:t>
      </w:r>
    </w:p>
    <w:p w14:paraId="5F12D8B9" w14:textId="77777777" w:rsidR="00664AB6" w:rsidRDefault="00664AB6" w:rsidP="00664AB6">
      <w:pPr>
        <w:pStyle w:val="B1"/>
      </w:pPr>
      <w:r w:rsidRPr="001D7E3A">
        <w:rPr>
          <w:rFonts w:eastAsia="SimSun"/>
          <w:highlight w:val="yellow"/>
        </w:rPr>
        <w:t>x2</w:t>
      </w:r>
      <w:r>
        <w:rPr>
          <w:rFonts w:eastAsia="SimSun"/>
        </w:rPr>
        <w:t>)</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PQI</w:t>
      </w:r>
      <w:r>
        <w:rPr>
          <w:rFonts w:eastAsia="SimSun"/>
          <w:lang w:val="nl-NL" w:eastAsia="zh-CN"/>
        </w:rPr>
        <w:t xml:space="preserve">&gt; element </w:t>
      </w:r>
      <w:r>
        <w:t>specified in subclause </w:t>
      </w:r>
      <w:r>
        <w:rPr>
          <w:rFonts w:eastAsia="SimSun"/>
        </w:rPr>
        <w:t>7.2.4.2</w:t>
      </w:r>
      <w:r>
        <w:t>;</w:t>
      </w:r>
    </w:p>
    <w:p w14:paraId="711117DB" w14:textId="77777777" w:rsidR="00664AB6" w:rsidRDefault="00664AB6" w:rsidP="00664AB6">
      <w:pPr>
        <w:pStyle w:val="B1"/>
      </w:pPr>
      <w:r w:rsidRPr="001D7E3A">
        <w:rPr>
          <w:rFonts w:eastAsia="SimSun"/>
          <w:highlight w:val="yellow"/>
        </w:rPr>
        <w:t>x3</w:t>
      </w:r>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PQI</w:t>
      </w:r>
      <w:r>
        <w:rPr>
          <w:rFonts w:eastAsia="SimSun"/>
          <w:lang w:val="nl-NL" w:eastAsia="zh-CN"/>
        </w:rPr>
        <w:t xml:space="preserve">&gt; element </w:t>
      </w:r>
      <w:r>
        <w:t>specified in subclause </w:t>
      </w:r>
      <w:r>
        <w:rPr>
          <w:rFonts w:eastAsia="SimSun"/>
        </w:rPr>
        <w:t>7.2.4.2</w:t>
      </w:r>
      <w:r>
        <w:t>;</w:t>
      </w:r>
    </w:p>
    <w:p w14:paraId="37CD26EB" w14:textId="77777777" w:rsidR="00664AB6" w:rsidRDefault="00664AB6" w:rsidP="00664AB6">
      <w:pPr>
        <w:pStyle w:val="B1"/>
      </w:pPr>
      <w:r w:rsidRPr="001D7E3A">
        <w:rPr>
          <w:rFonts w:eastAsia="SimSun"/>
          <w:highlight w:val="yellow"/>
        </w:rPr>
        <w:t>x4</w:t>
      </w:r>
      <w:r>
        <w:rPr>
          <w:rFonts w:eastAsia="SimSun"/>
        </w:rPr>
        <w:t>)</w:t>
      </w:r>
      <w:r>
        <w:rPr>
          <w:rFonts w:eastAsia="SimSun"/>
        </w:rPr>
        <w:tab/>
      </w:r>
      <w:r>
        <w:t xml:space="preserve">may include </w:t>
      </w:r>
      <w:r>
        <w:rPr>
          <w:rFonts w:eastAsia="SimSun"/>
        </w:rPr>
        <w:t>an &lt;off-network-</w:t>
      </w:r>
      <w:r>
        <w:rPr>
          <w:lang w:val="nl-NL"/>
        </w:rPr>
        <w:t>ProSe-</w:t>
      </w:r>
      <w:r>
        <w:rPr>
          <w:noProof/>
          <w:lang w:val="en-US"/>
        </w:rPr>
        <w:t>media-</w:t>
      </w:r>
      <w:r>
        <w:rPr>
          <w:lang w:val="nl-NL"/>
        </w:rPr>
        <w:t>PQI</w:t>
      </w:r>
      <w:r>
        <w:rPr>
          <w:rFonts w:eastAsia="SimSun"/>
          <w:lang w:val="nl-NL" w:eastAsia="zh-CN"/>
        </w:rPr>
        <w:t xml:space="preserve">&gt; element </w:t>
      </w:r>
      <w:r>
        <w:t>specified in subclause </w:t>
      </w:r>
      <w:r>
        <w:rPr>
          <w:rFonts w:eastAsia="SimSun"/>
        </w:rPr>
        <w:t>7.2.4.2</w:t>
      </w:r>
      <w:r>
        <w:t>;</w:t>
      </w:r>
    </w:p>
    <w:p w14:paraId="545AD0AC" w14:textId="77777777" w:rsidR="00664AB6" w:rsidRDefault="00664AB6" w:rsidP="00664AB6">
      <w:pPr>
        <w:pStyle w:val="B1"/>
      </w:pPr>
      <w:r w:rsidRPr="001D7E3A">
        <w:rPr>
          <w:rFonts w:eastAsia="SimSun"/>
          <w:highlight w:val="yellow"/>
        </w:rPr>
        <w:t>x5</w:t>
      </w:r>
      <w:r>
        <w:rPr>
          <w:rFonts w:eastAsia="SimSun"/>
        </w:rPr>
        <w:t>)</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PQI</w:t>
      </w:r>
      <w:r>
        <w:rPr>
          <w:rFonts w:eastAsia="SimSun"/>
          <w:lang w:val="nl-NL" w:eastAsia="zh-CN"/>
        </w:rPr>
        <w:t xml:space="preserve">&gt; element </w:t>
      </w:r>
      <w:r>
        <w:t>specified in subclause </w:t>
      </w:r>
      <w:r>
        <w:rPr>
          <w:rFonts w:eastAsia="SimSun"/>
        </w:rPr>
        <w:t>7.2.4.2</w:t>
      </w:r>
      <w:r>
        <w:t>; and</w:t>
      </w:r>
    </w:p>
    <w:p w14:paraId="002DEFCF" w14:textId="6C33F273" w:rsidR="00664AB6" w:rsidRPr="00D2383B" w:rsidRDefault="00664AB6" w:rsidP="00664AB6">
      <w:pPr>
        <w:pStyle w:val="B1"/>
      </w:pPr>
      <w:r w:rsidRPr="001D7E3A">
        <w:rPr>
          <w:rFonts w:eastAsia="SimSun"/>
          <w:highlight w:val="yellow"/>
        </w:rPr>
        <w:t>x6</w:t>
      </w:r>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PQI</w:t>
      </w:r>
      <w:r>
        <w:rPr>
          <w:rFonts w:eastAsia="SimSun"/>
          <w:lang w:val="nl-NL" w:eastAsia="zh-CN"/>
        </w:rPr>
        <w:t xml:space="preserve">&gt; element </w:t>
      </w:r>
      <w:r>
        <w:t>specified in subclause </w:t>
      </w:r>
      <w:r>
        <w:rPr>
          <w:rFonts w:eastAsia="SimSun"/>
        </w:rPr>
        <w:t>7.2.4.2</w:t>
      </w:r>
      <w:r>
        <w:t>.</w:t>
      </w:r>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5B454EA2" w14:textId="77777777" w:rsidR="00156EFB" w:rsidRPr="00EA1283" w:rsidRDefault="00156EFB" w:rsidP="00156EFB">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r>
        <w:rPr>
          <w:rFonts w:eastAsia="SimSun"/>
        </w:rPr>
        <w:t>i</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r w:rsidR="00156EFB" w:rsidRPr="00EA1283">
        <w:rPr>
          <w:lang w:eastAsia="zh-CN"/>
        </w:rPr>
        <w:t xml:space="preserve">mcvideo-non-urgent-real-time-video-mode&gt;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r w:rsidR="00156EFB" w:rsidRPr="00EA1283">
        <w:rPr>
          <w:lang w:val="en-US" w:eastAsia="ko-KR"/>
        </w:rPr>
        <w:t>mcvideo-</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&lt;mcvideo-on-network-group-priority&gt;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&lt;mcvideo-off-network-arbitration-approach&gt;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r w:rsidR="00156EFB" w:rsidRPr="00EA1283">
        <w:rPr>
          <w:rFonts w:eastAsia="SimSun"/>
        </w:rPr>
        <w:t xml:space="preserve">mcvideo-off-network-maximum-simultaneous-transmissions&gt;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01BC90E4"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7F45B188" w14:textId="3A0F26D0" w:rsidR="009B0641" w:rsidRDefault="009B0641" w:rsidP="009B0641">
      <w:pPr>
        <w:pStyle w:val="B1"/>
        <w:rPr>
          <w:rFonts w:eastAsia="SimSun"/>
        </w:rPr>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sidR="009D337F">
        <w:rPr>
          <w:rFonts w:eastAsia="SimSun"/>
        </w:rPr>
        <w:t>;</w:t>
      </w:r>
    </w:p>
    <w:p w14:paraId="3C1B3EE4" w14:textId="77777777" w:rsidR="00627954" w:rsidRPr="00794553" w:rsidRDefault="00627954" w:rsidP="00627954">
      <w:pPr>
        <w:pStyle w:val="B1"/>
      </w:pPr>
      <w:r w:rsidRPr="00794553">
        <w:rPr>
          <w:rFonts w:eastAsia="SimSun"/>
        </w:rPr>
        <w:t>x1)</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7C488AAA" w14:textId="77777777" w:rsidR="00627954" w:rsidRPr="00794553" w:rsidRDefault="00627954" w:rsidP="00627954">
      <w:pPr>
        <w:pStyle w:val="B1"/>
      </w:pPr>
      <w:r w:rsidRPr="00794553">
        <w:rPr>
          <w:rFonts w:eastAsia="SimSun"/>
        </w:rPr>
        <w:t>x2)</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emergency-call-signalling-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05FC93CC" w14:textId="77777777" w:rsidR="00627954" w:rsidRPr="00794553" w:rsidRDefault="00627954" w:rsidP="00627954">
      <w:pPr>
        <w:pStyle w:val="B1"/>
      </w:pPr>
      <w:r w:rsidRPr="00794553">
        <w:rPr>
          <w:rFonts w:eastAsia="SimSun" w:hint="eastAsia"/>
          <w:lang w:eastAsia="zh-CN"/>
        </w:rPr>
        <w:t>x</w:t>
      </w:r>
      <w:r w:rsidRPr="00794553">
        <w:rPr>
          <w:rFonts w:eastAsia="SimSun"/>
        </w:rPr>
        <w:t>3)</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imminent-peril-call-signalling-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45BEAC49" w14:textId="77777777" w:rsidR="00627954" w:rsidRPr="00794553" w:rsidRDefault="00627954" w:rsidP="00627954">
      <w:pPr>
        <w:pStyle w:val="B1"/>
      </w:pPr>
      <w:r w:rsidRPr="00794553">
        <w:rPr>
          <w:rFonts w:eastAsia="SimSun" w:hint="eastAsia"/>
          <w:lang w:eastAsia="zh-CN"/>
        </w:rPr>
        <w:t>x</w:t>
      </w:r>
      <w:r w:rsidRPr="00794553">
        <w:rPr>
          <w:rFonts w:eastAsia="SimSun"/>
        </w:rPr>
        <w:t>4)</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p>
    <w:p w14:paraId="3EE448AF" w14:textId="77777777" w:rsidR="00627954" w:rsidRPr="00794553" w:rsidRDefault="00627954" w:rsidP="00627954">
      <w:pPr>
        <w:pStyle w:val="B1"/>
      </w:pPr>
      <w:r w:rsidRPr="00794553">
        <w:rPr>
          <w:rFonts w:eastAsia="SimSun"/>
        </w:rPr>
        <w:t>x5)</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emergency-call-media-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 and</w:t>
      </w:r>
    </w:p>
    <w:p w14:paraId="1A3C149B" w14:textId="00D8F0F4" w:rsidR="00627954" w:rsidRPr="00FD4A76" w:rsidRDefault="00627954" w:rsidP="00627954">
      <w:pPr>
        <w:pStyle w:val="B1"/>
      </w:pPr>
      <w:r w:rsidRPr="00794553">
        <w:rPr>
          <w:rFonts w:eastAsia="SimSun"/>
        </w:rPr>
        <w:t>x6)</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imminent-peril-call-media-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&lt;mcdata-protect-media&gt; element specified in subclause 7.2.4.2;</w:t>
      </w:r>
    </w:p>
    <w:p w14:paraId="2FFDFD47" w14:textId="77777777" w:rsidR="00156EFB" w:rsidRPr="00156EFB" w:rsidRDefault="00156EFB" w:rsidP="00156EFB">
      <w:pPr>
        <w:pStyle w:val="B1"/>
      </w:pPr>
      <w:r w:rsidRPr="00156EFB">
        <w:t>b)</w:t>
      </w:r>
      <w:r w:rsidRPr="00156EFB">
        <w:tab/>
        <w:t>may include an &lt;mcdata-protect-transmission-control&gt; element specified in subclause 7.2.4.2;</w:t>
      </w:r>
    </w:p>
    <w:p w14:paraId="3DEA697B" w14:textId="77777777" w:rsidR="00156EFB" w:rsidRPr="00156EFB" w:rsidRDefault="00156EFB" w:rsidP="00156EFB">
      <w:pPr>
        <w:pStyle w:val="B1"/>
      </w:pPr>
      <w:r w:rsidRPr="00156EFB">
        <w:t>c)</w:t>
      </w:r>
      <w:r w:rsidRPr="00156EFB">
        <w:tab/>
        <w:t>may include an &lt;mcdata-allow-short-data-service&gt; element specified in subclause 7.2.4.2;</w:t>
      </w:r>
    </w:p>
    <w:p w14:paraId="64DD619B" w14:textId="77777777" w:rsidR="00156EFB" w:rsidRPr="00156EFB" w:rsidRDefault="00156EFB" w:rsidP="00156EFB">
      <w:pPr>
        <w:pStyle w:val="B1"/>
      </w:pPr>
      <w:r w:rsidRPr="00156EFB">
        <w:t>d)</w:t>
      </w:r>
      <w:r w:rsidRPr="00156EFB">
        <w:tab/>
        <w:t>may include an &lt;mcdata-allow-file-distribution&gt; element specified in subclause 7.2.4.2;</w:t>
      </w:r>
    </w:p>
    <w:p w14:paraId="1BF673EB" w14:textId="77777777" w:rsidR="00156EFB" w:rsidRPr="00156EFB" w:rsidRDefault="00156EFB" w:rsidP="00156EFB">
      <w:pPr>
        <w:pStyle w:val="B1"/>
      </w:pPr>
      <w:r w:rsidRPr="00156EFB">
        <w:t>e)</w:t>
      </w:r>
      <w:r w:rsidRPr="00156EFB">
        <w:tab/>
        <w:t>may include an &lt;mcdata-allow-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&lt;mcdata-allow-</w:t>
      </w:r>
      <w:r w:rsidR="000D2803" w:rsidRPr="007A05D3">
        <w:t>tx-control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&lt;mcdata-allow-rx-control&gt; element specified in subclause 7.2.4.2;</w:t>
      </w:r>
    </w:p>
    <w:p w14:paraId="7605DF6C" w14:textId="77777777" w:rsidR="00156EFB" w:rsidRPr="00156EFB" w:rsidRDefault="00156EFB" w:rsidP="00156EFB">
      <w:pPr>
        <w:pStyle w:val="B1"/>
      </w:pPr>
      <w:r w:rsidRPr="00156EFB">
        <w:t>h)</w:t>
      </w:r>
      <w:r w:rsidRPr="00156EFB">
        <w:tab/>
        <w:t>may include an &lt;mcdata-allow-enhanced-status&gt; element specified in subclause 7.2.4.2;</w:t>
      </w:r>
    </w:p>
    <w:p w14:paraId="5A5933EF" w14:textId="77777777" w:rsidR="00156EFB" w:rsidRPr="00156EFB" w:rsidRDefault="00156EFB" w:rsidP="00156EFB">
      <w:pPr>
        <w:pStyle w:val="B1"/>
      </w:pPr>
      <w:r w:rsidRPr="00156EFB">
        <w:t>i)</w:t>
      </w:r>
      <w:r w:rsidRPr="00156EFB">
        <w:tab/>
        <w:t xml:space="preserve">may include </w:t>
      </w:r>
      <w:r w:rsidR="00113D29">
        <w:t>an</w:t>
      </w:r>
      <w:r w:rsidRPr="00156EFB">
        <w:t xml:space="preserve"> &lt;mcdata-enhanced-status-operational-values&gt;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&lt;mcdata-on-network-group-priority&gt; element specified in subclause 7.2.4.2;</w:t>
      </w:r>
    </w:p>
    <w:p w14:paraId="0F2CFC80" w14:textId="77777777" w:rsidR="00156EFB" w:rsidRPr="00156EFB" w:rsidRDefault="00156EFB" w:rsidP="00156EFB">
      <w:pPr>
        <w:pStyle w:val="B1"/>
      </w:pPr>
      <w:r w:rsidRPr="00156EFB">
        <w:t>k)</w:t>
      </w:r>
      <w:r w:rsidRPr="00156EFB">
        <w:tab/>
        <w:t>may include an &lt;mcdata-on-network-max-data-size-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&lt;mcdata-on-network-max-data-size-</w:t>
      </w:r>
      <w:r>
        <w:t>for-FD</w:t>
      </w:r>
      <w:r w:rsidRPr="00156EFB">
        <w:t>&gt; element specified in subclause 7.2.4.2;</w:t>
      </w:r>
    </w:p>
    <w:p w14:paraId="544EAFB8" w14:textId="77777777" w:rsidR="005637B4" w:rsidRPr="00156EFB" w:rsidRDefault="008F6984" w:rsidP="005637B4">
      <w:pPr>
        <w:pStyle w:val="B1"/>
      </w:pPr>
      <w:r>
        <w:t>m</w:t>
      </w:r>
      <w:r w:rsidR="00156EFB" w:rsidRPr="00156EFB">
        <w:t>)</w:t>
      </w:r>
      <w:r w:rsidR="00156EFB" w:rsidRPr="00156EFB">
        <w:tab/>
        <w:t xml:space="preserve">may include an &lt;mcdata-on-network-max-data-size-auto-recv&gt; element </w:t>
      </w:r>
      <w:r w:rsidR="00580952">
        <w:t>specified in subclause 7.2.4.2</w:t>
      </w:r>
      <w:r w:rsidR="00223360">
        <w:t>;</w:t>
      </w:r>
    </w:p>
    <w:p w14:paraId="69B7F830" w14:textId="1FA0380E"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r w:rsidR="00223360">
        <w:rPr>
          <w:rFonts w:eastAsia="SimSun"/>
        </w:rPr>
        <w:t>mcdata-</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p>
    <w:p w14:paraId="51B93B2E" w14:textId="60933724" w:rsidR="00223360"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r w:rsidR="00223360">
        <w:rPr>
          <w:rFonts w:eastAsia="SimSun"/>
        </w:rPr>
        <w:t>mcdata-</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101669">
        <w:t>;</w:t>
      </w:r>
    </w:p>
    <w:p w14:paraId="02036D56" w14:textId="77777777" w:rsidR="00B94F27" w:rsidRPr="00B94F27" w:rsidRDefault="00B94F27" w:rsidP="00B94F27">
      <w:pPr>
        <w:pStyle w:val="B1"/>
      </w:pPr>
      <w:r w:rsidRPr="00B94F27">
        <w:rPr>
          <w:rFonts w:eastAsia="SimSun"/>
        </w:rPr>
        <w:t>x1)</w:t>
      </w:r>
      <w:r w:rsidRPr="00B94F27">
        <w:rPr>
          <w:rFonts w:eastAsia="SimSun"/>
        </w:rPr>
        <w:tab/>
      </w:r>
      <w:r w:rsidRPr="00B94F27">
        <w:t xml:space="preserve">may include </w:t>
      </w:r>
      <w:r w:rsidRPr="00B94F27">
        <w:rPr>
          <w:rFonts w:eastAsia="SimSun"/>
        </w:rPr>
        <w:t>an &lt;mcdata-off-network-</w:t>
      </w:r>
      <w:r w:rsidRPr="00B94F27">
        <w:rPr>
          <w:lang w:val="nl-NL"/>
        </w:rPr>
        <w:t>ProSe-</w:t>
      </w:r>
      <w:r w:rsidRPr="00B94F27">
        <w:rPr>
          <w:noProof/>
          <w:lang w:val="en-US"/>
        </w:rPr>
        <w:t>signalling-</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rsidRPr="00B94F27">
        <w:t>; and</w:t>
      </w:r>
    </w:p>
    <w:p w14:paraId="5C87D6C7" w14:textId="63D78110" w:rsidR="00B94F27" w:rsidRPr="00474418" w:rsidRDefault="00B94F27" w:rsidP="00B94F27">
      <w:pPr>
        <w:pStyle w:val="B1"/>
      </w:pPr>
      <w:r w:rsidRPr="00B94F27">
        <w:rPr>
          <w:rFonts w:eastAsia="SimSun"/>
        </w:rPr>
        <w:t>x2)</w:t>
      </w:r>
      <w:r w:rsidRPr="00B94F27">
        <w:rPr>
          <w:rFonts w:eastAsia="SimSun"/>
        </w:rPr>
        <w:tab/>
      </w:r>
      <w:r w:rsidRPr="00B94F27">
        <w:t xml:space="preserve">may include </w:t>
      </w:r>
      <w:r w:rsidRPr="00B94F27">
        <w:rPr>
          <w:rFonts w:eastAsia="SimSun"/>
        </w:rPr>
        <w:t>an &lt;mcdata-off-network-</w:t>
      </w:r>
      <w:r w:rsidRPr="00B94F27">
        <w:rPr>
          <w:lang w:val="nl-NL"/>
        </w:rPr>
        <w:t>ProSe-</w:t>
      </w:r>
      <w:r w:rsidRPr="00B94F27">
        <w:rPr>
          <w:noProof/>
          <w:lang w:val="en-US"/>
        </w:rPr>
        <w:t>media-</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rsidRPr="00B94F27">
        <w:t>.</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 xml:space="preserve">"uri"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r w:rsidR="00384092">
        <w:rPr>
          <w:rFonts w:eastAsia="SimSun"/>
        </w:rPr>
        <w:t>recvonly</w:t>
      </w:r>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t>The &lt;entry&gt; element specified in OMA OMA-TS-XDM_Group-V1_1_1 [3] of an MCVideo group document additionally:</w:t>
      </w:r>
    </w:p>
    <w:p w14:paraId="7CC505B1" w14:textId="77777777" w:rsidR="005637B4" w:rsidRDefault="005637B4" w:rsidP="005637B4">
      <w:pPr>
        <w:pStyle w:val="B1"/>
      </w:pPr>
      <w:r w:rsidRPr="005637B4">
        <w:t>a)</w:t>
      </w:r>
      <w:r w:rsidRPr="005637B4">
        <w:tab/>
        <w:t>may include a</w:t>
      </w:r>
      <w:r w:rsidR="00015D49">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&lt;mcdata-max-data-in-single-request&gt; element specified in subclause 7.2.4.2;</w:t>
      </w:r>
    </w:p>
    <w:p w14:paraId="1D645A0D" w14:textId="77777777" w:rsidR="00156EFB" w:rsidRPr="00156EFB" w:rsidRDefault="00156EFB" w:rsidP="00156EFB">
      <w:pPr>
        <w:pStyle w:val="B1"/>
      </w:pPr>
      <w:r w:rsidRPr="00156EFB">
        <w:t>b)</w:t>
      </w:r>
      <w:r w:rsidRPr="00156EFB">
        <w:tab/>
        <w:t>may include an &lt;mcdata-max-time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&lt;mcvideo-on-network-allow-getting-affiliation-list&gt; element specified in subclause 7.2.4.2.</w:t>
      </w:r>
    </w:p>
    <w:p w14:paraId="33944E73" w14:textId="77777777" w:rsidR="009931DD" w:rsidRDefault="009931DD" w:rsidP="009931DD">
      <w:r>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t>a)</w:t>
      </w:r>
      <w:r>
        <w:tab/>
        <w:t>may include an &lt;mcdata-on-network-allow-getting-affiliation-list&gt; specified in subclause 7.2.4.2;</w:t>
      </w:r>
    </w:p>
    <w:p w14:paraId="1B6DFB9E" w14:textId="77777777" w:rsidR="00156EFB" w:rsidRDefault="00156EFB" w:rsidP="00156EFB">
      <w:pPr>
        <w:pStyle w:val="B1"/>
      </w:pPr>
      <w:r>
        <w:t>b)</w:t>
      </w:r>
      <w:r>
        <w:tab/>
        <w:t>may include an &lt;mcdata-allow-transmit-data-in-this-group&gt; element specified in subclause 7.2.4.2</w:t>
      </w:r>
      <w:r w:rsidR="00C96302" w:rsidRPr="00D359C4">
        <w:t>; and</w:t>
      </w:r>
    </w:p>
    <w:p w14:paraId="655A8DD9" w14:textId="77777777" w:rsidR="00C96302" w:rsidRDefault="00C96302" w:rsidP="00DF3498">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r>
        <w:t>mcptt-speech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 xml:space="preserve">&lt;anyExt&gt;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 xml:space="preserve">an &lt;anyExt&gt;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a=rtpmap attribute as defined in IETF RFC 4566 [</w:t>
      </w:r>
      <w:r w:rsidR="00557594">
        <w:t>20</w:t>
      </w:r>
      <w:r>
        <w:t>].</w:t>
      </w:r>
    </w:p>
    <w:p w14:paraId="1C80D97D" w14:textId="77777777" w:rsidR="00CE4F89" w:rsidRDefault="00CE4F89" w:rsidP="00CE4F89">
      <w:pPr>
        <w:pStyle w:val="TH"/>
      </w:pPr>
      <w:r>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671" w:name="_MCCTEMPBM_CRPT98720000___7"/>
        <w:bookmarkEnd w:id="671"/>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r>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r>
              <w:rPr>
                <w:lang w:eastAsia="en-US"/>
              </w:rPr>
              <w:t>urn:ietf:params:xml:ns:resource-lists</w:t>
            </w:r>
          </w:p>
        </w:tc>
        <w:bookmarkStart w:id="672" w:name="_MCCTEMPBM_CRPT98720001___7"/>
        <w:bookmarkEnd w:id="672"/>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r>
              <w:rPr>
                <w:lang w:eastAsia="en-US"/>
              </w:rPr>
              <w:t>urn:ietf:params:xml:ns:common-policy</w:t>
            </w:r>
          </w:p>
        </w:tc>
        <w:bookmarkStart w:id="673" w:name="_MCCTEMPBM_CRPT98720002___7"/>
        <w:bookmarkEnd w:id="673"/>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r>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r>
              <w:rPr>
                <w:lang w:eastAsia="en-US"/>
              </w:rPr>
              <w:t>urn:oma:xml:xdm:common-policy</w:t>
            </w:r>
          </w:p>
        </w:tc>
        <w:bookmarkStart w:id="674" w:name="_MCCTEMPBM_CRPT98720003___7"/>
        <w:bookmarkEnd w:id="674"/>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r>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675" w:name="_MCCTEMPBM_CRPT98720004___7"/>
        <w:bookmarkEnd w:id="675"/>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r>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676" w:name="_MCCTEMPBM_CRPT98720005___7"/>
        <w:bookmarkEnd w:id="676"/>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"urn:oma:xml:poc:list-service" namespace is the default namespace so no prefix is used for it in the group document.</w:t>
            </w:r>
          </w:p>
        </w:tc>
        <w:bookmarkStart w:id="677" w:name="_MCCTEMPBM_CRPT98720006___7"/>
        <w:bookmarkEnd w:id="677"/>
      </w:tr>
    </w:tbl>
    <w:p w14:paraId="18688F6D" w14:textId="77777777" w:rsidR="002F12B4" w:rsidRPr="00866784" w:rsidRDefault="002F12B4" w:rsidP="00866784">
      <w:pPr>
        <w:rPr>
          <w:rFonts w:eastAsia="SimSun"/>
        </w:rPr>
      </w:pPr>
    </w:p>
    <w:p w14:paraId="7E530882" w14:textId="77777777" w:rsidR="008F6984" w:rsidRDefault="008F6984" w:rsidP="008F6984">
      <w:r>
        <w:t xml:space="preserve">The &lt;mcvideo-mcvideo-id&gt; element specified in OMA OMA-TS-XDM_Group-V1_1_1 [3] of an MCVideo group document </w:t>
      </w:r>
    </w:p>
    <w:p w14:paraId="527A611B" w14:textId="77777777" w:rsidR="008F6984" w:rsidRPr="00EC0B33" w:rsidRDefault="008F6984" w:rsidP="008F6984">
      <w:pPr>
        <w:pStyle w:val="B1"/>
      </w:pPr>
      <w:r>
        <w:t>a)</w:t>
      </w:r>
      <w:r>
        <w:tab/>
        <w:t xml:space="preserve">shall include a </w:t>
      </w:r>
      <w:r>
        <w:rPr>
          <w:lang w:eastAsia="zh-CN"/>
        </w:rPr>
        <w:t xml:space="preserve">"uri" attribute </w:t>
      </w:r>
      <w:r>
        <w:t>specified in IETF RFC 4826 [28].</w:t>
      </w:r>
    </w:p>
    <w:p w14:paraId="3BEC28A4" w14:textId="77777777" w:rsidR="008F6984" w:rsidRDefault="008F6984" w:rsidP="008F6984">
      <w:r>
        <w:t>The &lt;mcdata-mcdata-id&gt;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 xml:space="preserve">"uri" attribute </w:t>
      </w:r>
      <w:r>
        <w:t>specified in IETF RFC 4826 [28].</w:t>
      </w:r>
    </w:p>
    <w:p w14:paraId="45AB6676" w14:textId="77777777" w:rsidR="001A1A84" w:rsidRDefault="001A1A84" w:rsidP="001A1A84">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678" w:name="_Toc20157540"/>
      <w:bookmarkStart w:id="679" w:name="_Toc27502597"/>
      <w:bookmarkStart w:id="680" w:name="_Toc45202318"/>
      <w:bookmarkStart w:id="681" w:name="_Toc51869658"/>
      <w:bookmarkStart w:id="682" w:name="_Toc154510351"/>
      <w:r>
        <w:rPr>
          <w:rFonts w:eastAsia="SimSun"/>
        </w:rPr>
        <w:t>7.2</w:t>
      </w:r>
      <w:r w:rsidR="00837E48">
        <w:rPr>
          <w:rFonts w:eastAsia="SimSun"/>
        </w:rPr>
        <w:t>.3</w:t>
      </w:r>
      <w:r w:rsidR="00837E48">
        <w:rPr>
          <w:rFonts w:eastAsia="SimSun"/>
        </w:rPr>
        <w:tab/>
        <w:t>Application Unique ID</w:t>
      </w:r>
      <w:bookmarkEnd w:id="678"/>
      <w:bookmarkEnd w:id="679"/>
      <w:bookmarkEnd w:id="680"/>
      <w:bookmarkEnd w:id="681"/>
      <w:bookmarkEnd w:id="682"/>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683" w:name="_Toc20157541"/>
      <w:bookmarkStart w:id="684" w:name="_Toc27502598"/>
      <w:bookmarkStart w:id="685" w:name="_Toc45202319"/>
      <w:bookmarkStart w:id="686" w:name="_Toc51869659"/>
      <w:bookmarkStart w:id="687" w:name="_Toc154510352"/>
      <w:r>
        <w:rPr>
          <w:rFonts w:eastAsia="SimSun"/>
        </w:rPr>
        <w:t>7.2</w:t>
      </w:r>
      <w:r w:rsidR="00837E48">
        <w:rPr>
          <w:rFonts w:eastAsia="SimSun"/>
        </w:rPr>
        <w:t>.4</w:t>
      </w:r>
      <w:r w:rsidR="00837E48">
        <w:rPr>
          <w:rFonts w:eastAsia="SimSun"/>
        </w:rPr>
        <w:tab/>
        <w:t>XML schema</w:t>
      </w:r>
      <w:bookmarkEnd w:id="683"/>
      <w:bookmarkEnd w:id="684"/>
      <w:bookmarkEnd w:id="685"/>
      <w:bookmarkEnd w:id="686"/>
      <w:bookmarkEnd w:id="687"/>
    </w:p>
    <w:p w14:paraId="240FA705" w14:textId="77777777" w:rsidR="00E56A2E" w:rsidRDefault="001042DD" w:rsidP="00B747EB">
      <w:pPr>
        <w:pStyle w:val="Heading4"/>
        <w:rPr>
          <w:rFonts w:eastAsia="SimSun"/>
        </w:rPr>
      </w:pPr>
      <w:bookmarkStart w:id="688" w:name="_Toc20157542"/>
      <w:bookmarkStart w:id="689" w:name="_Toc27502599"/>
      <w:bookmarkStart w:id="690" w:name="_Toc45202320"/>
      <w:bookmarkStart w:id="691" w:name="_Toc51869660"/>
      <w:bookmarkStart w:id="692" w:name="_Toc154510353"/>
      <w:r>
        <w:rPr>
          <w:rFonts w:eastAsia="SimSun"/>
        </w:rPr>
        <w:t>7.2</w:t>
      </w:r>
      <w:r w:rsidR="00E56A2E">
        <w:rPr>
          <w:rFonts w:eastAsia="SimSun"/>
        </w:rPr>
        <w:t>.4.1</w:t>
      </w:r>
      <w:r w:rsidR="00E56A2E">
        <w:rPr>
          <w:rFonts w:eastAsia="SimSun"/>
        </w:rPr>
        <w:tab/>
        <w:t>General</w:t>
      </w:r>
      <w:bookmarkEnd w:id="688"/>
      <w:bookmarkEnd w:id="689"/>
      <w:bookmarkEnd w:id="690"/>
      <w:bookmarkEnd w:id="691"/>
      <w:bookmarkEnd w:id="692"/>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693" w:name="_Toc20157543"/>
      <w:bookmarkStart w:id="694" w:name="_Toc27502600"/>
      <w:bookmarkStart w:id="695" w:name="_Toc45202321"/>
      <w:bookmarkStart w:id="696" w:name="_Toc51869661"/>
      <w:bookmarkStart w:id="697" w:name="_Toc154510354"/>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693"/>
      <w:bookmarkEnd w:id="694"/>
      <w:bookmarkEnd w:id="695"/>
      <w:bookmarkEnd w:id="696"/>
      <w:bookmarkEnd w:id="697"/>
    </w:p>
    <w:p w14:paraId="461DB211" w14:textId="77777777" w:rsidR="00E56A2E" w:rsidRPr="00F63965" w:rsidRDefault="00E56A2E" w:rsidP="00D2383B">
      <w:pPr>
        <w:pStyle w:val="PL"/>
        <w:ind w:left="384" w:hanging="384"/>
        <w:rPr>
          <w:rFonts w:eastAsia="SimSun"/>
        </w:rPr>
      </w:pPr>
      <w:bookmarkStart w:id="698"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0BFEE375" w14:textId="77777777" w:rsidR="00413D65" w:rsidRPr="00413D65" w:rsidRDefault="00690C74" w:rsidP="00413D65">
      <w:pPr>
        <w:pStyle w:val="PL"/>
        <w:ind w:left="384" w:hanging="384"/>
        <w:rPr>
          <w:rFonts w:eastAsia="SimSun"/>
        </w:rPr>
      </w:pPr>
      <w:r w:rsidRPr="00F63965">
        <w:rPr>
          <w:rFonts w:eastAsia="SimSun"/>
        </w:rPr>
        <w:t xml:space="preserve">  &lt;xs:element name="preconfigured-group-use-only" type="xs:boolean"/&gt;</w:t>
      </w:r>
    </w:p>
    <w:p w14:paraId="4C68A92A" w14:textId="77777777" w:rsidR="00413D65" w:rsidRPr="00413D65" w:rsidRDefault="00413D65" w:rsidP="00413D65">
      <w:pPr>
        <w:pStyle w:val="PL"/>
        <w:ind w:left="384" w:hanging="384"/>
        <w:rPr>
          <w:rFonts w:eastAsia="SimSun"/>
        </w:rPr>
      </w:pPr>
      <w:r w:rsidRPr="00413D65">
        <w:rPr>
          <w:rFonts w:eastAsia="SimSun"/>
        </w:rPr>
        <w:t xml:space="preserve">  &lt;xs:element name="permitted-geographic-area" type="mcpttgi:areaType"/&gt;</w:t>
      </w:r>
    </w:p>
    <w:p w14:paraId="2CED5E8D" w14:textId="662E89CC" w:rsidR="00690C74" w:rsidRPr="00F63965" w:rsidRDefault="00413D65" w:rsidP="00413D65">
      <w:pPr>
        <w:pStyle w:val="PL"/>
        <w:ind w:left="384" w:hanging="384"/>
        <w:rPr>
          <w:rFonts w:eastAsia="SimSun"/>
        </w:rPr>
      </w:pPr>
      <w:r w:rsidRPr="00413D65">
        <w:rPr>
          <w:rFonts w:eastAsia="SimSun"/>
        </w:rPr>
        <w:t xml:space="preserve">  &lt;xs:element name="mandatory-geographic-area" type="mcpttgi:areaType"/&gt;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Default="00503C37" w:rsidP="00D2383B">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2F024716" w14:textId="77777777" w:rsidR="007E7423" w:rsidRDefault="007E7423" w:rsidP="007E7423">
      <w:pPr>
        <w:pStyle w:val="PL"/>
        <w:ind w:left="384" w:hanging="384"/>
        <w:rPr>
          <w:rFonts w:eastAsia="SimSun"/>
        </w:rPr>
      </w:pPr>
      <w:r>
        <w:rPr>
          <w:rFonts w:eastAsia="SimSun"/>
        </w:rPr>
        <w:t xml:space="preserve">  &lt;xs:element name="off-network-ProSe-signalling-PQI" type="xs:</w:t>
      </w:r>
      <w:r>
        <w:t>hexBinary</w:t>
      </w:r>
      <w:r>
        <w:rPr>
          <w:rFonts w:eastAsia="SimSun"/>
        </w:rPr>
        <w:t>"/&gt;</w:t>
      </w:r>
    </w:p>
    <w:p w14:paraId="056DD51D" w14:textId="77777777" w:rsidR="007E7423" w:rsidRDefault="007E7423" w:rsidP="007E7423">
      <w:pPr>
        <w:pStyle w:val="PL"/>
        <w:ind w:left="384" w:hanging="384"/>
        <w:rPr>
          <w:rFonts w:eastAsia="SimSun"/>
        </w:rPr>
      </w:pPr>
      <w:r>
        <w:rPr>
          <w:rFonts w:eastAsia="SimSun"/>
        </w:rPr>
        <w:t xml:space="preserve">  &lt;xs:element name="off-network-ProSe-emergency-call-signalling-PQI" type="xs:</w:t>
      </w:r>
      <w:r>
        <w:t>hexBinary</w:t>
      </w:r>
      <w:r>
        <w:rPr>
          <w:rFonts w:eastAsia="SimSun"/>
        </w:rPr>
        <w:t>"/&gt;</w:t>
      </w:r>
    </w:p>
    <w:p w14:paraId="61955CE6" w14:textId="77777777" w:rsidR="007E7423" w:rsidRDefault="007E7423" w:rsidP="007E7423">
      <w:pPr>
        <w:pStyle w:val="PL"/>
        <w:ind w:left="384" w:hanging="384"/>
        <w:rPr>
          <w:rFonts w:eastAsia="SimSun"/>
        </w:rPr>
      </w:pPr>
      <w:r>
        <w:rPr>
          <w:rFonts w:eastAsia="SimSun"/>
        </w:rPr>
        <w:t xml:space="preserve">  &lt;xs:element name="off-network-ProSe-imminent-peril-call-signalling-PQI" type="xs:</w:t>
      </w:r>
      <w:r>
        <w:t>hexBinary</w:t>
      </w:r>
      <w:r>
        <w:rPr>
          <w:rFonts w:eastAsia="SimSun"/>
        </w:rPr>
        <w:t>"/&gt;</w:t>
      </w:r>
    </w:p>
    <w:p w14:paraId="3A19D991" w14:textId="77777777" w:rsidR="007E7423" w:rsidRDefault="007E7423" w:rsidP="007E7423">
      <w:pPr>
        <w:pStyle w:val="PL"/>
        <w:ind w:left="384" w:hanging="384"/>
        <w:rPr>
          <w:rFonts w:eastAsia="SimSun"/>
        </w:rPr>
      </w:pPr>
      <w:r>
        <w:rPr>
          <w:rFonts w:eastAsia="SimSun"/>
        </w:rPr>
        <w:t xml:space="preserve">  &lt;xs:element name="off-network-ProSe-media-PQI" type="xs:</w:t>
      </w:r>
      <w:r>
        <w:t>hexBinary</w:t>
      </w:r>
      <w:r>
        <w:rPr>
          <w:rFonts w:eastAsia="SimSun"/>
        </w:rPr>
        <w:t>"/&gt;</w:t>
      </w:r>
    </w:p>
    <w:p w14:paraId="0CBC6CBD" w14:textId="77777777" w:rsidR="007E7423" w:rsidRDefault="007E7423" w:rsidP="007E7423">
      <w:pPr>
        <w:pStyle w:val="PL"/>
        <w:ind w:left="384" w:hanging="384"/>
        <w:rPr>
          <w:rFonts w:eastAsia="SimSun"/>
        </w:rPr>
      </w:pPr>
      <w:r>
        <w:rPr>
          <w:rFonts w:eastAsia="SimSun"/>
        </w:rPr>
        <w:t xml:space="preserve">  &lt;xs:element name="off-network-ProSe-emergency-call-media-PQI" type="xs:</w:t>
      </w:r>
      <w:r>
        <w:t>hexBinary</w:t>
      </w:r>
      <w:r>
        <w:rPr>
          <w:rFonts w:eastAsia="SimSun"/>
        </w:rPr>
        <w:t>"/&gt;</w:t>
      </w:r>
    </w:p>
    <w:p w14:paraId="33DEFBC3" w14:textId="33A45911" w:rsidR="007E7423" w:rsidRDefault="007E7423" w:rsidP="007E7423">
      <w:pPr>
        <w:pStyle w:val="PL"/>
        <w:ind w:left="384" w:hanging="384"/>
        <w:rPr>
          <w:rFonts w:eastAsia="SimSun"/>
        </w:rPr>
      </w:pPr>
      <w:r>
        <w:rPr>
          <w:rFonts w:eastAsia="SimSun"/>
        </w:rPr>
        <w:t xml:space="preserve">  &lt;xs:element name="off-network-ProSe-imminent-peril-call-media-PQI" type="xs:</w:t>
      </w:r>
      <w:r>
        <w:t>hexBinary</w:t>
      </w:r>
      <w:r>
        <w:rPr>
          <w:rFonts w:eastAsia="SimSun"/>
        </w:rPr>
        <w:t>"/&gt;</w:t>
      </w:r>
    </w:p>
    <w:p w14:paraId="4BCB1307" w14:textId="77777777" w:rsidR="007E7423" w:rsidRPr="00F63965" w:rsidRDefault="007E7423" w:rsidP="007E7423">
      <w:pPr>
        <w:pStyle w:val="PL"/>
        <w:ind w:left="384" w:hanging="384"/>
        <w:rPr>
          <w:rFonts w:eastAsia="SimSun"/>
        </w:rPr>
      </w:pP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698"/>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699"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1AEC20AC" w14:textId="26D04E6F" w:rsidR="001551D7" w:rsidRPr="001551D7" w:rsidRDefault="001551D7" w:rsidP="001551D7">
      <w:pPr>
        <w:pStyle w:val="PL"/>
        <w:ind w:left="384" w:hanging="384"/>
        <w:rPr>
          <w:rFonts w:eastAsia="SimSun"/>
        </w:rPr>
      </w:pPr>
      <w:r w:rsidRPr="001551D7">
        <w:rPr>
          <w:rFonts w:eastAsia="SimSun"/>
        </w:rPr>
        <w:t xml:space="preserve">  &lt;xs:element name="forbidden-deaffiliation-FAs" type="mcpttgi:</w:t>
      </w:r>
      <w:r w:rsidR="00341643">
        <w:rPr>
          <w:rFonts w:eastAsia="SimSun"/>
        </w:rPr>
        <w:t>ListEntryType</w:t>
      </w:r>
      <w:r w:rsidRPr="001551D7">
        <w:rPr>
          <w:rFonts w:eastAsia="SimSun"/>
        </w:rPr>
        <w:t>"/&gt;</w:t>
      </w:r>
    </w:p>
    <w:p w14:paraId="728E4B89" w14:textId="205DCE1F" w:rsidR="0064426D" w:rsidRDefault="001551D7" w:rsidP="001551D7">
      <w:pPr>
        <w:pStyle w:val="PL"/>
        <w:ind w:left="384" w:hanging="384"/>
        <w:rPr>
          <w:rFonts w:eastAsia="SimSun"/>
        </w:rPr>
      </w:pPr>
      <w:r w:rsidRPr="001551D7">
        <w:rPr>
          <w:rFonts w:eastAsia="SimSun"/>
        </w:rPr>
        <w:t xml:space="preserve">  &lt;xs:element name="forbidden-deaffiliation-if-last-FAs" type="mcpttgi:</w:t>
      </w:r>
      <w:r w:rsidR="00341643">
        <w:rPr>
          <w:rFonts w:eastAsia="SimSun"/>
        </w:rPr>
        <w:t>ListEntryType</w:t>
      </w:r>
      <w:r w:rsidRPr="001551D7">
        <w:rPr>
          <w:rFonts w:eastAsia="SimSun"/>
        </w:rPr>
        <w:t>"/&gt;</w:t>
      </w:r>
    </w:p>
    <w:p w14:paraId="7C44F470" w14:textId="77777777" w:rsidR="001551D7" w:rsidRPr="00F63965" w:rsidRDefault="001551D7" w:rsidP="001551D7">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Default="00771A38" w:rsidP="00771A3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52D98CA3" w14:textId="77777777" w:rsidR="00623B01" w:rsidRDefault="00623B01" w:rsidP="00623B01">
      <w:pPr>
        <w:pStyle w:val="PL"/>
        <w:ind w:left="384" w:hanging="384"/>
        <w:rPr>
          <w:rFonts w:eastAsia="SimSun"/>
        </w:rPr>
      </w:pPr>
      <w:r>
        <w:rPr>
          <w:rFonts w:eastAsia="SimSun"/>
        </w:rPr>
        <w:t xml:space="preserve">  &lt;xs:element name="mcvideo-off-network-ProSe-signalling-PQI" type="xs:</w:t>
      </w:r>
      <w:r>
        <w:t>hexBinary</w:t>
      </w:r>
      <w:r>
        <w:rPr>
          <w:rFonts w:eastAsia="SimSun"/>
        </w:rPr>
        <w:t>"/&gt;</w:t>
      </w:r>
    </w:p>
    <w:p w14:paraId="7EF53688" w14:textId="77777777" w:rsidR="00623B01" w:rsidRDefault="00623B01" w:rsidP="00623B01">
      <w:pPr>
        <w:pStyle w:val="PL"/>
        <w:ind w:left="384" w:hanging="384"/>
        <w:rPr>
          <w:rFonts w:eastAsia="SimSun"/>
        </w:rPr>
      </w:pPr>
      <w:r>
        <w:rPr>
          <w:rFonts w:eastAsia="SimSun"/>
        </w:rPr>
        <w:t xml:space="preserve">  &lt;xs:element name="mcvideo-off-network-ProSe-emergency-call-signalling-PQI" type="xs:</w:t>
      </w:r>
      <w:r>
        <w:t>hexBinary</w:t>
      </w:r>
      <w:r>
        <w:rPr>
          <w:rFonts w:eastAsia="SimSun"/>
        </w:rPr>
        <w:t>"/&gt;</w:t>
      </w:r>
    </w:p>
    <w:p w14:paraId="203A0023" w14:textId="77777777" w:rsidR="00623B01" w:rsidRDefault="00623B01" w:rsidP="00623B01">
      <w:pPr>
        <w:pStyle w:val="PL"/>
        <w:ind w:left="384" w:hanging="384"/>
        <w:rPr>
          <w:rFonts w:eastAsia="SimSun"/>
        </w:rPr>
      </w:pPr>
      <w:r>
        <w:rPr>
          <w:rFonts w:eastAsia="SimSun"/>
        </w:rPr>
        <w:t xml:space="preserve">  &lt;xs:element name="mcvideo-off-network-ProSe-imminent-peril-call-signalling-PQI" type="xs:</w:t>
      </w:r>
      <w:r>
        <w:t>hexBinary</w:t>
      </w:r>
      <w:r>
        <w:rPr>
          <w:rFonts w:eastAsia="SimSun"/>
        </w:rPr>
        <w:t>"/&gt;</w:t>
      </w:r>
    </w:p>
    <w:p w14:paraId="6C23F496" w14:textId="77777777" w:rsidR="00623B01" w:rsidRDefault="00623B01" w:rsidP="00623B01">
      <w:pPr>
        <w:pStyle w:val="PL"/>
        <w:ind w:left="384" w:hanging="384"/>
        <w:rPr>
          <w:rFonts w:eastAsia="SimSun"/>
        </w:rPr>
      </w:pPr>
      <w:r>
        <w:rPr>
          <w:rFonts w:eastAsia="SimSun"/>
        </w:rPr>
        <w:t xml:space="preserve">  &lt;xs:element name="mcvideo-off-network-ProSe-media-PQI" type="xs:</w:t>
      </w:r>
      <w:r>
        <w:t>hexBinary</w:t>
      </w:r>
      <w:r>
        <w:rPr>
          <w:rFonts w:eastAsia="SimSun"/>
        </w:rPr>
        <w:t>"/&gt;</w:t>
      </w:r>
    </w:p>
    <w:p w14:paraId="3A6B0F56" w14:textId="77777777" w:rsidR="00623B01" w:rsidRDefault="00623B01" w:rsidP="00623B01">
      <w:pPr>
        <w:pStyle w:val="PL"/>
        <w:ind w:left="384" w:hanging="384"/>
        <w:rPr>
          <w:rFonts w:eastAsia="SimSun"/>
        </w:rPr>
      </w:pPr>
      <w:r>
        <w:rPr>
          <w:rFonts w:eastAsia="SimSun"/>
        </w:rPr>
        <w:t xml:space="preserve">  &lt;xs:element name="mcvideo-off-network-ProSe-emergency-call-media-P</w:t>
      </w:r>
      <w:r>
        <w:rPr>
          <w:rFonts w:eastAsia="SimSun" w:hint="eastAsia"/>
          <w:lang w:eastAsia="zh-CN"/>
        </w:rPr>
        <w:t>QI</w:t>
      </w:r>
      <w:r>
        <w:rPr>
          <w:rFonts w:eastAsia="SimSun"/>
        </w:rPr>
        <w:t>" type="xs:</w:t>
      </w:r>
      <w:r>
        <w:t>hexBinary</w:t>
      </w:r>
      <w:r>
        <w:rPr>
          <w:rFonts w:eastAsia="SimSun"/>
        </w:rPr>
        <w:t>"/&gt;</w:t>
      </w:r>
    </w:p>
    <w:p w14:paraId="67D4490D" w14:textId="4E783CE1" w:rsidR="00623B01" w:rsidRPr="00F63965" w:rsidRDefault="00623B01" w:rsidP="00623B01">
      <w:pPr>
        <w:pStyle w:val="PL"/>
        <w:ind w:left="384" w:hanging="384"/>
        <w:rPr>
          <w:rFonts w:eastAsia="SimSun"/>
        </w:rPr>
      </w:pPr>
      <w:r>
        <w:rPr>
          <w:rFonts w:eastAsia="SimSun"/>
        </w:rPr>
        <w:t xml:space="preserve">  &lt;xs:element name="mcvideo-off-network-ProSe-imminent-peril-call-media-P</w:t>
      </w:r>
      <w:r>
        <w:rPr>
          <w:rFonts w:eastAsia="SimSun" w:hint="eastAsia"/>
          <w:lang w:eastAsia="zh-CN"/>
        </w:rPr>
        <w:t>QI</w:t>
      </w:r>
      <w:r>
        <w:rPr>
          <w:rFonts w:eastAsia="SimSun"/>
        </w:rPr>
        <w:t>" type="xs:</w:t>
      </w:r>
      <w:r>
        <w:t>hexBinary</w:t>
      </w:r>
      <w:r>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name="mcvideo-off-network-maximum-duration" type="xs:duration"/&gt;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5053F342" w14:textId="77777777" w:rsidR="00771A38" w:rsidRDefault="00771A38" w:rsidP="00771A3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5DB1D499" w14:textId="77777777" w:rsidR="003D2248" w:rsidRDefault="003D2248" w:rsidP="003D2248">
      <w:pPr>
        <w:pStyle w:val="PL"/>
        <w:ind w:left="384" w:hanging="384"/>
        <w:rPr>
          <w:rFonts w:eastAsia="SimSun"/>
        </w:rPr>
      </w:pPr>
      <w:r>
        <w:rPr>
          <w:rFonts w:eastAsia="SimSun"/>
        </w:rPr>
        <w:t xml:space="preserve">  &lt;xs:element name="mcdata-off-network-ProSe-signalling-P</w:t>
      </w:r>
      <w:r>
        <w:rPr>
          <w:rFonts w:eastAsia="SimSun" w:hint="eastAsia"/>
          <w:lang w:eastAsia="zh-CN"/>
        </w:rPr>
        <w:t>QI</w:t>
      </w:r>
      <w:r>
        <w:rPr>
          <w:rFonts w:eastAsia="SimSun"/>
        </w:rPr>
        <w:t>" type="xs:</w:t>
      </w:r>
      <w:r>
        <w:t>hexBinary</w:t>
      </w:r>
      <w:r>
        <w:rPr>
          <w:rFonts w:eastAsia="SimSun"/>
        </w:rPr>
        <w:t>"/&gt;</w:t>
      </w:r>
    </w:p>
    <w:p w14:paraId="25C805F1" w14:textId="1785BA06" w:rsidR="003D2248" w:rsidRPr="00F63965" w:rsidRDefault="003D2248" w:rsidP="003D2248">
      <w:pPr>
        <w:pStyle w:val="PL"/>
        <w:ind w:left="384" w:hanging="384"/>
        <w:rPr>
          <w:rFonts w:eastAsia="SimSun"/>
        </w:rPr>
      </w:pPr>
      <w:r>
        <w:rPr>
          <w:rFonts w:eastAsia="SimSun"/>
        </w:rPr>
        <w:t xml:space="preserve">  &lt;xs:element name="mcdata-off-network-ProSe-media-P</w:t>
      </w:r>
      <w:r>
        <w:rPr>
          <w:rFonts w:eastAsia="SimSun" w:hint="eastAsia"/>
          <w:lang w:eastAsia="zh-CN"/>
        </w:rPr>
        <w:t>QI</w:t>
      </w:r>
      <w:r>
        <w:rPr>
          <w:rFonts w:eastAsia="SimSun"/>
        </w:rPr>
        <w:t>" type="xs:</w:t>
      </w:r>
      <w:r>
        <w:t>hexBinary</w:t>
      </w:r>
      <w:r>
        <w:rPr>
          <w:rFonts w:eastAsia="SimSun"/>
        </w:rPr>
        <w:t>"/&gt;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Pr="00F63965" w:rsidRDefault="002C2FD3" w:rsidP="00D2383B">
      <w:pPr>
        <w:pStyle w:val="PL"/>
        <w:ind w:left="384" w:hanging="384"/>
        <w:rPr>
          <w:rFonts w:eastAsia="SimSun"/>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rPr>
      </w:pPr>
      <w:r w:rsidRPr="00F63965">
        <w:rPr>
          <w:rFonts w:eastAsia="SimSun"/>
        </w:rPr>
        <w:t xml:space="preserve">  </w:t>
      </w:r>
      <w:r w:rsidRPr="00F63965">
        <w:t>&lt;xs:complexType name="emptyType"/&gt;</w:t>
      </w:r>
      <w:r w:rsidRPr="00F63965">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temporaryType</w:t>
      </w:r>
      <w:r w:rsidRPr="00F63965">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F753FF5"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50239E07" w14:textId="77777777" w:rsidR="001C240A" w:rsidRPr="00F63965" w:rsidRDefault="001C240A" w:rsidP="00D2383B">
      <w:pPr>
        <w:pStyle w:val="PL"/>
        <w:ind w:left="384" w:hanging="384"/>
      </w:pPr>
      <w:r w:rsidRPr="00F63965">
        <w:rPr>
          <w:rFonts w:eastAsia="SimSun"/>
        </w:rPr>
        <w:t xml:space="preserve">  </w:t>
      </w:r>
      <w:r w:rsidRPr="00F63965">
        <w:t>&lt;/xs:complexType&gt;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name="constituentMCPTTgroupTypeIDsType"&gt;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3AC3C420"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0347C35D" w14:textId="77777777" w:rsidR="001C240A" w:rsidRPr="00F63965" w:rsidRDefault="001C240A" w:rsidP="00D2383B">
      <w:pPr>
        <w:pStyle w:val="PL"/>
        <w:ind w:left="384" w:hanging="384"/>
      </w:pPr>
      <w:r w:rsidRPr="00F63965">
        <w:rPr>
          <w:rFonts w:eastAsia="SimSun"/>
        </w:rPr>
        <w:t xml:space="preserve">  </w:t>
      </w:r>
      <w:r w:rsidRPr="00F63965">
        <w:t>&lt;/xs:complexType&gt;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regroupedType</w:t>
      </w:r>
      <w:r w:rsidRPr="00F63965">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ref="mcpttgi:on-network-group-</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rPr>
      </w:pPr>
      <w:r w:rsidRPr="00F63965">
        <w:rPr>
          <w:rFonts w:eastAsia="SimSun"/>
        </w:rPr>
        <w:t xml:space="preserve">    &lt;xs:attribute name="temporary-MCPTT-group-ID" type="xs:anyURI" use="required"/&gt;</w:t>
      </w:r>
    </w:p>
    <w:p w14:paraId="35651B12" w14:textId="77777777" w:rsidR="00C7528D" w:rsidRPr="00F63965" w:rsidRDefault="00C7528D" w:rsidP="00D2383B">
      <w:pPr>
        <w:pStyle w:val="PL"/>
        <w:ind w:left="384" w:hanging="384"/>
        <w:rPr>
          <w:rFonts w:eastAsia="SimSun"/>
        </w:rPr>
      </w:pPr>
      <w:r w:rsidRPr="00F63965">
        <w:rPr>
          <w:rFonts w:eastAsia="SimSun"/>
        </w:rPr>
        <w:t xml:space="preserve">    &lt;xs:attribute name="temporary-MCPTT-group-requestor" type="xs:anyURI" use="required"/&gt;</w:t>
      </w:r>
    </w:p>
    <w:p w14:paraId="02CC5DC8"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753665C5" w14:textId="77777777" w:rsidR="001C240A" w:rsidRPr="00F63965" w:rsidRDefault="001C240A" w:rsidP="00D2383B">
      <w:pPr>
        <w:pStyle w:val="PL"/>
        <w:ind w:left="384" w:hanging="384"/>
      </w:pPr>
      <w:r w:rsidRPr="00F63965">
        <w:rPr>
          <w:rFonts w:eastAsia="SimSun"/>
        </w:rPr>
        <w:t xml:space="preserve">  </w:t>
      </w:r>
      <w:r w:rsidRPr="00F63965">
        <w:t>&lt;/xs:complexType&gt;</w:t>
      </w:r>
    </w:p>
    <w:p w14:paraId="42EB258A" w14:textId="77777777" w:rsidR="0074627B" w:rsidRPr="00F63965" w:rsidRDefault="0074627B" w:rsidP="00D2383B">
      <w:pPr>
        <w:pStyle w:val="PL"/>
        <w:ind w:left="384" w:hanging="384"/>
        <w:rPr>
          <w:rFonts w:eastAsia="SimSun"/>
        </w:rPr>
      </w:pPr>
    </w:p>
    <w:p w14:paraId="3BEA3835" w14:textId="77777777" w:rsidR="00413D65" w:rsidRPr="00413D65" w:rsidRDefault="00413D65" w:rsidP="00413D65">
      <w:pPr>
        <w:pStyle w:val="PL"/>
        <w:ind w:left="384" w:hanging="384"/>
        <w:rPr>
          <w:rFonts w:eastAsia="SimSun"/>
        </w:rPr>
      </w:pPr>
      <w:r w:rsidRPr="00413D65">
        <w:rPr>
          <w:rFonts w:eastAsia="SimSun"/>
        </w:rPr>
        <w:t xml:space="preserve">  &lt;!--areaType complex type --&gt;</w:t>
      </w:r>
    </w:p>
    <w:p w14:paraId="237B1289" w14:textId="77777777" w:rsidR="00413D65" w:rsidRPr="00413D65" w:rsidRDefault="00413D65" w:rsidP="00413D65">
      <w:pPr>
        <w:pStyle w:val="PL"/>
        <w:ind w:left="384" w:hanging="384"/>
        <w:rPr>
          <w:rFonts w:eastAsia="SimSun"/>
        </w:rPr>
      </w:pPr>
      <w:r w:rsidRPr="00413D65">
        <w:rPr>
          <w:rFonts w:eastAsia="SimSun"/>
        </w:rPr>
        <w:t xml:space="preserve">  &lt;xs:complexType name="areaType"&gt;</w:t>
      </w:r>
    </w:p>
    <w:p w14:paraId="4382DDF9" w14:textId="77777777" w:rsidR="00413D65" w:rsidRPr="00413D65" w:rsidRDefault="00413D65" w:rsidP="00413D65">
      <w:pPr>
        <w:pStyle w:val="PL"/>
        <w:ind w:left="384" w:hanging="384"/>
        <w:rPr>
          <w:rFonts w:eastAsia="SimSun"/>
        </w:rPr>
      </w:pPr>
      <w:r w:rsidRPr="00413D65">
        <w:rPr>
          <w:rFonts w:eastAsia="SimSun"/>
        </w:rPr>
        <w:t xml:space="preserve">  &lt;xs:sequence maxOccurs="unbounded"&gt;</w:t>
      </w:r>
    </w:p>
    <w:p w14:paraId="0E8A68E2"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6EE66E41" w14:textId="77777777" w:rsidR="00413D65" w:rsidRPr="00413D65" w:rsidRDefault="00413D65" w:rsidP="00413D65">
      <w:pPr>
        <w:pStyle w:val="PL"/>
        <w:ind w:left="384" w:hanging="384"/>
        <w:rPr>
          <w:rFonts w:eastAsia="SimSun"/>
        </w:rPr>
      </w:pPr>
      <w:r w:rsidRPr="00413D65">
        <w:rPr>
          <w:rFonts w:eastAsia="SimSun"/>
        </w:rPr>
        <w:t xml:space="preserve">      &lt;xs:element name="PolygonArea" type="mcpttgi:PolygonAreaType" minOccurs="0"/&gt;</w:t>
      </w:r>
    </w:p>
    <w:p w14:paraId="1920B0BF" w14:textId="77777777" w:rsidR="00413D65" w:rsidRPr="00400F0F" w:rsidRDefault="00413D65" w:rsidP="00413D65">
      <w:pPr>
        <w:pStyle w:val="PL"/>
        <w:ind w:left="384" w:hanging="384"/>
        <w:rPr>
          <w:rFonts w:eastAsia="SimSun"/>
          <w:lang w:val="fr-FR"/>
        </w:rPr>
      </w:pPr>
      <w:r w:rsidRPr="00413D65">
        <w:rPr>
          <w:rFonts w:eastAsia="SimSun"/>
        </w:rPr>
        <w:t xml:space="preserve">      </w:t>
      </w:r>
      <w:r w:rsidRPr="00400F0F">
        <w:rPr>
          <w:rFonts w:eastAsia="SimSun"/>
          <w:lang w:val="fr-FR"/>
        </w:rPr>
        <w:t>&lt;xs:element name="EllipsoidArcArea" type="mcpttgi:EllipsoidArcType" minOccurs="0"/&gt;</w:t>
      </w:r>
    </w:p>
    <w:p w14:paraId="1629500D" w14:textId="77777777" w:rsidR="00413D65" w:rsidRPr="00413D65" w:rsidRDefault="00413D65" w:rsidP="00413D65">
      <w:pPr>
        <w:pStyle w:val="PL"/>
        <w:ind w:left="384" w:hanging="384"/>
        <w:rPr>
          <w:rFonts w:eastAsia="SimSun"/>
        </w:rPr>
      </w:pPr>
      <w:r w:rsidRPr="00400F0F">
        <w:rPr>
          <w:rFonts w:eastAsia="SimSun"/>
          <w:lang w:val="fr-FR"/>
        </w:rPr>
        <w:t xml:space="preserve">      </w:t>
      </w:r>
      <w:r w:rsidRPr="00413D65">
        <w:rPr>
          <w:rFonts w:eastAsia="SimSun"/>
        </w:rPr>
        <w:t>&lt;xs:element name="anyExt" type="mcpttgi:anyExtType" minOccurs="0"/&gt;</w:t>
      </w:r>
    </w:p>
    <w:p w14:paraId="49F0D332"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36E30227"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3DD655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29EE111"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042D2724"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53433B03" w14:textId="77777777" w:rsidR="00413D65" w:rsidRPr="00413D65" w:rsidRDefault="00413D65" w:rsidP="00413D65">
      <w:pPr>
        <w:pStyle w:val="PL"/>
        <w:ind w:left="384" w:hanging="384"/>
        <w:rPr>
          <w:rFonts w:eastAsia="SimSun"/>
        </w:rPr>
      </w:pPr>
    </w:p>
    <w:p w14:paraId="553BBF00" w14:textId="77777777" w:rsidR="00413D65" w:rsidRPr="00413D65" w:rsidRDefault="00413D65" w:rsidP="00413D65">
      <w:pPr>
        <w:pStyle w:val="PL"/>
        <w:ind w:left="384" w:hanging="384"/>
        <w:rPr>
          <w:rFonts w:eastAsia="SimSun"/>
        </w:rPr>
      </w:pPr>
      <w:r w:rsidRPr="00413D65">
        <w:rPr>
          <w:rFonts w:eastAsia="SimSun"/>
        </w:rPr>
        <w:t xml:space="preserve">  &lt;xs:complexType name="PolygonAreaType"&gt;</w:t>
      </w:r>
    </w:p>
    <w:p w14:paraId="701B45D4"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152C642" w14:textId="77777777" w:rsidR="00413D65" w:rsidRPr="00413D65" w:rsidRDefault="00413D65" w:rsidP="00413D65">
      <w:pPr>
        <w:pStyle w:val="PL"/>
        <w:ind w:left="384" w:hanging="384"/>
        <w:rPr>
          <w:rFonts w:eastAsia="SimSun"/>
        </w:rPr>
      </w:pPr>
      <w:r w:rsidRPr="00413D65">
        <w:rPr>
          <w:rFonts w:eastAsia="SimSun"/>
        </w:rPr>
        <w:t xml:space="preserve">      &lt;xs:element name="Corner" type="mcpttgi:PointCoordinateType" minOccurs="3" maxOccurs="15"/&gt;</w:t>
      </w:r>
    </w:p>
    <w:p w14:paraId="3F8CAFB6"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133DBBE0"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425D4349"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0EEB293B"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6E996A83"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0E9818A2" w14:textId="77777777" w:rsidR="00413D65" w:rsidRPr="00413D65" w:rsidRDefault="00413D65" w:rsidP="00413D65">
      <w:pPr>
        <w:pStyle w:val="PL"/>
        <w:ind w:left="384" w:hanging="384"/>
        <w:rPr>
          <w:rFonts w:eastAsia="SimSun"/>
        </w:rPr>
      </w:pPr>
    </w:p>
    <w:p w14:paraId="7BF5A7D6" w14:textId="77777777" w:rsidR="00413D65" w:rsidRPr="00413D65" w:rsidRDefault="00413D65" w:rsidP="00413D65">
      <w:pPr>
        <w:pStyle w:val="PL"/>
        <w:ind w:left="384" w:hanging="384"/>
        <w:rPr>
          <w:rFonts w:eastAsia="SimSun"/>
        </w:rPr>
      </w:pPr>
      <w:r w:rsidRPr="00413D65">
        <w:rPr>
          <w:rFonts w:eastAsia="SimSun"/>
        </w:rPr>
        <w:t xml:space="preserve">  &lt;xs:complexType name="EllipsoidArcType"&gt;</w:t>
      </w:r>
    </w:p>
    <w:p w14:paraId="1A34A44C"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708FAC48" w14:textId="77777777" w:rsidR="00413D65" w:rsidRPr="00413D65" w:rsidRDefault="00413D65" w:rsidP="00413D65">
      <w:pPr>
        <w:pStyle w:val="PL"/>
        <w:ind w:left="384" w:hanging="384"/>
        <w:rPr>
          <w:rFonts w:eastAsia="SimSun"/>
        </w:rPr>
      </w:pPr>
      <w:r w:rsidRPr="00413D65">
        <w:rPr>
          <w:rFonts w:eastAsia="SimSun"/>
        </w:rPr>
        <w:t xml:space="preserve">      &lt;xs:element name="Center" type="mcpttgi:PointCoordinateType"/&gt;</w:t>
      </w:r>
    </w:p>
    <w:p w14:paraId="52D13A98" w14:textId="77777777" w:rsidR="00413D65" w:rsidRPr="00413D65" w:rsidRDefault="00413D65" w:rsidP="00413D65">
      <w:pPr>
        <w:pStyle w:val="PL"/>
        <w:ind w:left="384" w:hanging="384"/>
        <w:rPr>
          <w:rFonts w:eastAsia="SimSun"/>
        </w:rPr>
      </w:pPr>
      <w:r w:rsidRPr="00413D65">
        <w:rPr>
          <w:rFonts w:eastAsia="SimSun"/>
        </w:rPr>
        <w:t xml:space="preserve">      &lt;xs:element name="Radius" type="xs:nonNegativeInteger"/&gt;</w:t>
      </w:r>
    </w:p>
    <w:p w14:paraId="3FC1BD8C" w14:textId="77777777" w:rsidR="00413D65" w:rsidRPr="00413D65" w:rsidRDefault="00413D65" w:rsidP="00413D65">
      <w:pPr>
        <w:pStyle w:val="PL"/>
        <w:ind w:left="384" w:hanging="384"/>
        <w:rPr>
          <w:rFonts w:eastAsia="SimSun"/>
        </w:rPr>
      </w:pPr>
      <w:r w:rsidRPr="00413D65">
        <w:rPr>
          <w:rFonts w:eastAsia="SimSun"/>
        </w:rPr>
        <w:t xml:space="preserve">      &lt;xs:element name="OffsetAngle" type="xs:unsignedByte"/&gt;</w:t>
      </w:r>
    </w:p>
    <w:p w14:paraId="06918605" w14:textId="77777777" w:rsidR="00413D65" w:rsidRPr="00413D65" w:rsidRDefault="00413D65" w:rsidP="00413D65">
      <w:pPr>
        <w:pStyle w:val="PL"/>
        <w:ind w:left="384" w:hanging="384"/>
        <w:rPr>
          <w:rFonts w:eastAsia="SimSun"/>
        </w:rPr>
      </w:pPr>
      <w:r w:rsidRPr="00413D65">
        <w:rPr>
          <w:rFonts w:eastAsia="SimSun"/>
        </w:rPr>
        <w:t xml:space="preserve">      &lt;xs:element name="IncludedAngle" type="xs:unsignedByte"/&gt;</w:t>
      </w:r>
    </w:p>
    <w:p w14:paraId="17CF1F59"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7FF24F47"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DD84E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3E4C54DE"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1160AA35"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46E79C3" w14:textId="77777777" w:rsidR="00413D65" w:rsidRPr="00413D65" w:rsidRDefault="00413D65" w:rsidP="00413D65">
      <w:pPr>
        <w:pStyle w:val="PL"/>
        <w:ind w:left="384" w:hanging="384"/>
        <w:rPr>
          <w:rFonts w:eastAsia="SimSun"/>
        </w:rPr>
      </w:pPr>
    </w:p>
    <w:p w14:paraId="5D4204C1" w14:textId="77777777" w:rsidR="00413D65" w:rsidRPr="00413D65" w:rsidRDefault="00413D65" w:rsidP="00413D65">
      <w:pPr>
        <w:pStyle w:val="PL"/>
        <w:ind w:left="384" w:hanging="384"/>
        <w:rPr>
          <w:rFonts w:eastAsia="SimSun"/>
        </w:rPr>
      </w:pPr>
      <w:r w:rsidRPr="00413D65">
        <w:rPr>
          <w:rFonts w:eastAsia="SimSun"/>
        </w:rPr>
        <w:t xml:space="preserve">  &lt;xs:complexType name="PointCoordinateType"&gt;</w:t>
      </w:r>
    </w:p>
    <w:p w14:paraId="48BD54ED"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26FE8C2" w14:textId="77777777" w:rsidR="00413D65" w:rsidRPr="00413D65" w:rsidRDefault="00413D65" w:rsidP="00413D65">
      <w:pPr>
        <w:pStyle w:val="PL"/>
        <w:ind w:left="384" w:hanging="384"/>
        <w:rPr>
          <w:rFonts w:eastAsia="SimSun"/>
        </w:rPr>
      </w:pPr>
      <w:r w:rsidRPr="00413D65">
        <w:rPr>
          <w:rFonts w:eastAsia="SimSun"/>
        </w:rPr>
        <w:t xml:space="preserve">      &lt;xs:element name="Longitude" type="mcpttgi:CoordinateType"/&gt;</w:t>
      </w:r>
    </w:p>
    <w:p w14:paraId="3A411A17" w14:textId="77777777" w:rsidR="00413D65" w:rsidRPr="00413D65" w:rsidRDefault="00413D65" w:rsidP="00413D65">
      <w:pPr>
        <w:pStyle w:val="PL"/>
        <w:ind w:left="384" w:hanging="384"/>
        <w:rPr>
          <w:rFonts w:eastAsia="SimSun"/>
        </w:rPr>
      </w:pPr>
      <w:r w:rsidRPr="00413D65">
        <w:rPr>
          <w:rFonts w:eastAsia="SimSun"/>
        </w:rPr>
        <w:t xml:space="preserve">      &lt;xs:element name="Latitude" type="mcpttgi:CoordinateType"/&gt;</w:t>
      </w:r>
    </w:p>
    <w:p w14:paraId="6E92C65C"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FD0A7BE"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52BFE24A"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659088D"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40A9D0A1"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DB58E4C" w14:textId="77777777" w:rsidR="00413D65" w:rsidRPr="00413D65" w:rsidRDefault="00413D65" w:rsidP="00413D65">
      <w:pPr>
        <w:pStyle w:val="PL"/>
        <w:ind w:left="384" w:hanging="384"/>
        <w:rPr>
          <w:rFonts w:eastAsia="SimSun"/>
        </w:rPr>
      </w:pPr>
    </w:p>
    <w:p w14:paraId="4920E355" w14:textId="77777777" w:rsidR="00413D65" w:rsidRPr="00413D65" w:rsidRDefault="00413D65" w:rsidP="00413D65">
      <w:pPr>
        <w:pStyle w:val="PL"/>
        <w:ind w:left="384" w:hanging="384"/>
        <w:rPr>
          <w:rFonts w:eastAsia="SimSun"/>
        </w:rPr>
      </w:pPr>
      <w:r w:rsidRPr="00413D65">
        <w:rPr>
          <w:rFonts w:eastAsia="SimSun"/>
        </w:rPr>
        <w:t xml:space="preserve">  &lt;xs:simpleType name="CoordinateType"&gt;</w:t>
      </w:r>
    </w:p>
    <w:p w14:paraId="0DBE1909" w14:textId="77777777" w:rsidR="00413D65" w:rsidRPr="00413D65" w:rsidRDefault="00413D65" w:rsidP="00413D65">
      <w:pPr>
        <w:pStyle w:val="PL"/>
        <w:ind w:left="384" w:hanging="384"/>
        <w:rPr>
          <w:rFonts w:eastAsia="SimSun"/>
        </w:rPr>
      </w:pPr>
      <w:r w:rsidRPr="00413D65">
        <w:rPr>
          <w:rFonts w:eastAsia="SimSun"/>
        </w:rPr>
        <w:t xml:space="preserve">    &lt;xs:restriction base="xs:integer"&gt;</w:t>
      </w:r>
    </w:p>
    <w:p w14:paraId="50D329FD" w14:textId="77777777" w:rsidR="00413D65" w:rsidRPr="00413D65" w:rsidRDefault="00413D65" w:rsidP="00413D65">
      <w:pPr>
        <w:pStyle w:val="PL"/>
        <w:ind w:left="384" w:hanging="384"/>
        <w:rPr>
          <w:rFonts w:eastAsia="SimSun"/>
        </w:rPr>
      </w:pPr>
      <w:r w:rsidRPr="00413D65">
        <w:rPr>
          <w:rFonts w:eastAsia="SimSun"/>
        </w:rPr>
        <w:t xml:space="preserve">      &lt;xs:minInclusive value="0"/&gt;</w:t>
      </w:r>
    </w:p>
    <w:p w14:paraId="4FFE9FD5" w14:textId="77777777" w:rsidR="00413D65" w:rsidRPr="00413D65" w:rsidRDefault="00413D65" w:rsidP="00413D65">
      <w:pPr>
        <w:pStyle w:val="PL"/>
        <w:ind w:left="384" w:hanging="384"/>
        <w:rPr>
          <w:rFonts w:eastAsia="SimSun"/>
        </w:rPr>
      </w:pPr>
      <w:r w:rsidRPr="00413D65">
        <w:rPr>
          <w:rFonts w:eastAsia="SimSun"/>
        </w:rPr>
        <w:t xml:space="preserve">      &lt;xs:maxInclusive value="16777215"/&gt;</w:t>
      </w:r>
    </w:p>
    <w:p w14:paraId="76468ECF" w14:textId="77777777" w:rsidR="00413D65" w:rsidRPr="00413D65" w:rsidRDefault="00413D65" w:rsidP="00413D65">
      <w:pPr>
        <w:pStyle w:val="PL"/>
        <w:ind w:left="384" w:hanging="384"/>
        <w:rPr>
          <w:rFonts w:eastAsia="SimSun"/>
        </w:rPr>
      </w:pPr>
      <w:r w:rsidRPr="00413D65">
        <w:rPr>
          <w:rFonts w:eastAsia="SimSun"/>
        </w:rPr>
        <w:t xml:space="preserve">    &lt;/xs:restriction&gt;</w:t>
      </w:r>
    </w:p>
    <w:p w14:paraId="0BE192A3" w14:textId="77777777" w:rsidR="00413D65" w:rsidRPr="00413D65" w:rsidRDefault="00413D65" w:rsidP="00413D65">
      <w:pPr>
        <w:pStyle w:val="PL"/>
        <w:ind w:left="384" w:hanging="384"/>
        <w:rPr>
          <w:rFonts w:eastAsia="SimSun"/>
        </w:rPr>
      </w:pPr>
      <w:r w:rsidRPr="00413D65">
        <w:rPr>
          <w:rFonts w:eastAsia="SimSun"/>
        </w:rPr>
        <w:t xml:space="preserve">  &lt;/xs:simpleType&gt;</w:t>
      </w:r>
    </w:p>
    <w:p w14:paraId="67C33F5E" w14:textId="77777777" w:rsidR="00413D65" w:rsidRPr="00413D65" w:rsidRDefault="00413D65" w:rsidP="00413D65">
      <w:pPr>
        <w:pStyle w:val="PL"/>
        <w:ind w:left="384" w:hanging="384"/>
        <w:rPr>
          <w:rFonts w:eastAsia="SimSun"/>
        </w:rPr>
      </w:pPr>
    </w:p>
    <w:p w14:paraId="2253F4BF" w14:textId="77777777" w:rsidR="001551D7" w:rsidRPr="001551D7" w:rsidRDefault="001551D7" w:rsidP="001551D7">
      <w:pPr>
        <w:pStyle w:val="PL"/>
        <w:ind w:left="384" w:hanging="384"/>
        <w:rPr>
          <w:rFonts w:eastAsia="SimSun"/>
        </w:rPr>
      </w:pPr>
      <w:r w:rsidRPr="001551D7">
        <w:rPr>
          <w:rFonts w:eastAsia="SimSun"/>
        </w:rPr>
        <w:t xml:space="preserve">  &lt;!-- complex type for list of entry element --&gt;</w:t>
      </w:r>
    </w:p>
    <w:p w14:paraId="09E10926" w14:textId="77777777" w:rsidR="001551D7" w:rsidRPr="001551D7" w:rsidRDefault="001551D7" w:rsidP="001551D7">
      <w:pPr>
        <w:pStyle w:val="PL"/>
        <w:ind w:left="384" w:hanging="384"/>
        <w:rPr>
          <w:rFonts w:eastAsia="SimSun"/>
        </w:rPr>
      </w:pPr>
      <w:r w:rsidRPr="001551D7">
        <w:rPr>
          <w:rFonts w:eastAsia="SimSun"/>
        </w:rPr>
        <w:t xml:space="preserve">  &lt;xs:complexType name="ListEntryType"&gt;</w:t>
      </w:r>
    </w:p>
    <w:p w14:paraId="1928AE67" w14:textId="49B92DEA"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48B776B7" w14:textId="08EAE7F0" w:rsidR="001551D7" w:rsidRPr="001551D7" w:rsidRDefault="001551D7" w:rsidP="001551D7">
      <w:pPr>
        <w:pStyle w:val="PL"/>
        <w:ind w:left="384" w:hanging="384"/>
        <w:rPr>
          <w:rFonts w:eastAsia="SimSun"/>
        </w:rPr>
      </w:pPr>
      <w:r w:rsidRPr="001551D7">
        <w:rPr>
          <w:rFonts w:eastAsia="SimSun"/>
        </w:rPr>
        <w:t xml:space="preserve">      &lt;xs:element name="entry" type="mcpttgi:EntryType"</w:t>
      </w:r>
      <w:r w:rsidR="00341643" w:rsidRPr="00341643">
        <w:rPr>
          <w:rFonts w:eastAsia="SimSun"/>
        </w:rPr>
        <w:t xml:space="preserve"> </w:t>
      </w:r>
      <w:r w:rsidR="00341643">
        <w:rPr>
          <w:rFonts w:eastAsia="SimSun"/>
        </w:rPr>
        <w:t>maxoccurs=”unbounded”</w:t>
      </w:r>
      <w:r w:rsidRPr="001551D7">
        <w:rPr>
          <w:rFonts w:eastAsia="SimSun"/>
        </w:rPr>
        <w:t>/&gt;</w:t>
      </w:r>
    </w:p>
    <w:p w14:paraId="41522764"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07BE0A2A"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209890C7" w14:textId="60233BC1"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17F6D985"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740371C5" w14:textId="77777777" w:rsidR="001551D7" w:rsidRPr="001551D7" w:rsidRDefault="001551D7" w:rsidP="001551D7">
      <w:pPr>
        <w:pStyle w:val="PL"/>
        <w:ind w:left="384" w:hanging="384"/>
        <w:rPr>
          <w:rFonts w:eastAsia="SimSun"/>
        </w:rPr>
      </w:pPr>
      <w:r w:rsidRPr="001551D7">
        <w:rPr>
          <w:rFonts w:eastAsia="SimSun"/>
        </w:rPr>
        <w:t xml:space="preserve">  &lt;/xs:complexType&gt;</w:t>
      </w:r>
    </w:p>
    <w:p w14:paraId="43308415" w14:textId="77777777" w:rsidR="001551D7" w:rsidRPr="001551D7" w:rsidRDefault="001551D7" w:rsidP="001551D7">
      <w:pPr>
        <w:pStyle w:val="PL"/>
        <w:ind w:left="384" w:hanging="384"/>
        <w:rPr>
          <w:rFonts w:eastAsia="SimSun"/>
        </w:rPr>
      </w:pPr>
    </w:p>
    <w:p w14:paraId="3747FAA9" w14:textId="77777777" w:rsidR="001551D7" w:rsidRPr="001551D7" w:rsidRDefault="001551D7" w:rsidP="001551D7">
      <w:pPr>
        <w:pStyle w:val="PL"/>
        <w:ind w:left="384" w:hanging="384"/>
        <w:rPr>
          <w:rFonts w:eastAsia="SimSun"/>
        </w:rPr>
      </w:pPr>
      <w:r w:rsidRPr="001551D7">
        <w:rPr>
          <w:rFonts w:eastAsia="SimSun"/>
        </w:rPr>
        <w:t xml:space="preserve">  &lt;xs:complexType name="EntryType"&gt;</w:t>
      </w:r>
    </w:p>
    <w:p w14:paraId="5F6807D9"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5020399" w14:textId="77777777" w:rsidR="001551D7" w:rsidRPr="001551D7" w:rsidRDefault="001551D7" w:rsidP="001551D7">
      <w:pPr>
        <w:pStyle w:val="PL"/>
        <w:ind w:left="384" w:hanging="384"/>
        <w:rPr>
          <w:rFonts w:eastAsia="SimSun"/>
        </w:rPr>
      </w:pPr>
      <w:r w:rsidRPr="001551D7">
        <w:rPr>
          <w:rFonts w:eastAsia="SimSun"/>
        </w:rPr>
        <w:t xml:space="preserve">      &lt;xs:element name="uri-entry" type="xs:anyURI"/&gt;</w:t>
      </w:r>
    </w:p>
    <w:p w14:paraId="2950D069" w14:textId="77777777" w:rsidR="001551D7" w:rsidRPr="001551D7" w:rsidRDefault="001551D7" w:rsidP="001551D7">
      <w:pPr>
        <w:pStyle w:val="PL"/>
        <w:ind w:left="384" w:hanging="384"/>
        <w:rPr>
          <w:rFonts w:eastAsia="SimSun"/>
        </w:rPr>
      </w:pPr>
      <w:r w:rsidRPr="001551D7">
        <w:rPr>
          <w:rFonts w:eastAsia="SimSun"/>
        </w:rPr>
        <w:t xml:space="preserve">      &lt;xs:element name="display-name" type="xs:string" minOccurs="0"/&gt;</w:t>
      </w:r>
    </w:p>
    <w:p w14:paraId="1C581F18"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7BAD921D"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4CCB5DCB"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0DA06F2"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228C5E45" w14:textId="2EB3E8C8" w:rsidR="001551D7" w:rsidRDefault="001551D7" w:rsidP="001551D7">
      <w:pPr>
        <w:pStyle w:val="PL"/>
        <w:ind w:left="384" w:hanging="384"/>
        <w:rPr>
          <w:rFonts w:eastAsia="SimSun"/>
        </w:rPr>
      </w:pPr>
      <w:r w:rsidRPr="001551D7">
        <w:rPr>
          <w:rFonts w:eastAsia="SimSun"/>
        </w:rPr>
        <w:t xml:space="preserve">  &lt;/xs:complexType&gt;</w:t>
      </w:r>
    </w:p>
    <w:p w14:paraId="46F61CBE" w14:textId="77777777" w:rsidR="001551D7" w:rsidRDefault="001551D7" w:rsidP="001551D7">
      <w:pPr>
        <w:pStyle w:val="PL"/>
        <w:ind w:left="384" w:hanging="384"/>
        <w:rPr>
          <w:rFonts w:eastAsia="SimSun"/>
        </w:rPr>
      </w:pPr>
    </w:p>
    <w:p w14:paraId="520BE9FC" w14:textId="51681F7A" w:rsidR="00BF1B39" w:rsidRPr="00F63965" w:rsidRDefault="00BF1B39" w:rsidP="001551D7">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encodingsType</w:t>
      </w:r>
      <w:r w:rsidRPr="00F63965">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357B81E9" w14:textId="77777777" w:rsidR="00384092" w:rsidRPr="00F63965" w:rsidRDefault="00384092" w:rsidP="00D2383B">
      <w:pPr>
        <w:pStyle w:val="PL"/>
        <w:ind w:left="384" w:hanging="384"/>
      </w:pPr>
      <w:r w:rsidRPr="00F63965">
        <w:rPr>
          <w:rFonts w:eastAsia="SimSun"/>
        </w:rPr>
        <w:t xml:space="preserve">  </w:t>
      </w:r>
      <w:r w:rsidRPr="00F63965">
        <w:t>&lt;/xs:complexType&gt;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encodingType</w:t>
      </w:r>
      <w:r w:rsidRPr="00F63965">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rPr>
      </w:pPr>
      <w:r w:rsidRPr="00F63965">
        <w:rPr>
          <w:rFonts w:eastAsia="SimSun"/>
        </w:rPr>
        <w:t xml:space="preserve">    &lt;xs:attribute name="name" type="xs:string" use="required"/&gt;</w:t>
      </w:r>
    </w:p>
    <w:p w14:paraId="65CEBB7C"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46FB6527" w14:textId="77777777" w:rsidR="00384092" w:rsidRPr="00F63965" w:rsidRDefault="00384092" w:rsidP="00D2383B">
      <w:pPr>
        <w:pStyle w:val="PL"/>
        <w:ind w:left="384" w:hanging="384"/>
      </w:pPr>
      <w:r w:rsidRPr="00F63965">
        <w:rPr>
          <w:rFonts w:eastAsia="SimSun"/>
        </w:rPr>
        <w:t xml:space="preserve">  </w:t>
      </w:r>
      <w:r w:rsidRPr="00F63965">
        <w:t>&lt;/xs:complexType&gt;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&lt;/xs:restriction&gt;</w:t>
      </w:r>
    </w:p>
    <w:p w14:paraId="05766A94" w14:textId="77777777" w:rsidR="001C240A" w:rsidRPr="00F63965" w:rsidRDefault="005D2C61" w:rsidP="00D2383B">
      <w:pPr>
        <w:pStyle w:val="PL"/>
        <w:ind w:left="384" w:hanging="384"/>
      </w:pPr>
      <w:r w:rsidRPr="00F63965">
        <w:t xml:space="preserve">  &lt;/xs:simpleType&gt;</w:t>
      </w:r>
    </w:p>
    <w:p w14:paraId="2AE36EA2" w14:textId="77777777" w:rsidR="001C240A" w:rsidRPr="00F63965" w:rsidRDefault="001C240A" w:rsidP="00D2383B">
      <w:pPr>
        <w:pStyle w:val="PL"/>
        <w:ind w:left="384" w:hanging="384"/>
        <w:rPr>
          <w:rFonts w:eastAsia="SimSun"/>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rPr>
      </w:pPr>
      <w:r w:rsidRPr="00F63965">
        <w:rPr>
          <w:rFonts w:eastAsia="SimSun"/>
        </w:rPr>
        <w:t>&lt;/xs:schema&gt;</w:t>
      </w:r>
    </w:p>
    <w:bookmarkEnd w:id="699"/>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700" w:name="_Toc20157544"/>
      <w:bookmarkStart w:id="701" w:name="_Toc27502601"/>
      <w:bookmarkStart w:id="702" w:name="_Toc45202322"/>
      <w:bookmarkStart w:id="703" w:name="_Toc51869662"/>
      <w:bookmarkStart w:id="704" w:name="_Toc154510355"/>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700"/>
      <w:bookmarkEnd w:id="701"/>
      <w:bookmarkEnd w:id="702"/>
      <w:bookmarkEnd w:id="703"/>
      <w:bookmarkEnd w:id="704"/>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705" w:name="_Toc20157545"/>
      <w:bookmarkStart w:id="706" w:name="_Toc27502602"/>
      <w:bookmarkStart w:id="707" w:name="_Toc45202323"/>
      <w:bookmarkStart w:id="708" w:name="_Toc51869663"/>
      <w:bookmarkStart w:id="709" w:name="_Toc154510356"/>
      <w:r>
        <w:rPr>
          <w:rFonts w:eastAsia="SimSun"/>
        </w:rPr>
        <w:t>7.2</w:t>
      </w:r>
      <w:r w:rsidR="00837E48">
        <w:rPr>
          <w:rFonts w:eastAsia="SimSun"/>
        </w:rPr>
        <w:t>.6</w:t>
      </w:r>
      <w:r w:rsidR="00837E48">
        <w:rPr>
          <w:rFonts w:eastAsia="SimSun"/>
        </w:rPr>
        <w:tab/>
        <w:t>MIME type</w:t>
      </w:r>
      <w:bookmarkEnd w:id="705"/>
      <w:bookmarkEnd w:id="706"/>
      <w:bookmarkEnd w:id="707"/>
      <w:bookmarkEnd w:id="708"/>
      <w:bookmarkEnd w:id="709"/>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710" w:name="_Toc20157546"/>
      <w:bookmarkStart w:id="711" w:name="_Toc27502603"/>
      <w:bookmarkStart w:id="712" w:name="_Toc45202324"/>
      <w:bookmarkStart w:id="713" w:name="_Toc51869664"/>
      <w:bookmarkStart w:id="714" w:name="_Toc154510357"/>
      <w:r>
        <w:rPr>
          <w:rFonts w:eastAsia="SimSun"/>
        </w:rPr>
        <w:t>7.2</w:t>
      </w:r>
      <w:r w:rsidR="00837E48">
        <w:rPr>
          <w:rFonts w:eastAsia="SimSun"/>
        </w:rPr>
        <w:t>.7</w:t>
      </w:r>
      <w:r w:rsidR="00837E48">
        <w:rPr>
          <w:rFonts w:eastAsia="SimSun"/>
        </w:rPr>
        <w:tab/>
        <w:t>Validation constraints</w:t>
      </w:r>
      <w:bookmarkEnd w:id="710"/>
      <w:bookmarkEnd w:id="711"/>
      <w:bookmarkEnd w:id="712"/>
      <w:bookmarkEnd w:id="713"/>
      <w:bookmarkEnd w:id="714"/>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715" w:name="_Toc20157547"/>
      <w:bookmarkStart w:id="716" w:name="_Toc27502604"/>
      <w:bookmarkStart w:id="717" w:name="_Toc45202325"/>
      <w:bookmarkStart w:id="718" w:name="_Toc51869665"/>
      <w:bookmarkStart w:id="719" w:name="_Toc154510358"/>
      <w:r>
        <w:rPr>
          <w:rFonts w:eastAsia="SimSun"/>
        </w:rPr>
        <w:t>7.2</w:t>
      </w:r>
      <w:r w:rsidR="00837E48">
        <w:rPr>
          <w:rFonts w:eastAsia="SimSun"/>
        </w:rPr>
        <w:t>.8</w:t>
      </w:r>
      <w:r w:rsidR="00837E48">
        <w:rPr>
          <w:rFonts w:eastAsia="SimSun"/>
        </w:rPr>
        <w:tab/>
        <w:t>Data semantics</w:t>
      </w:r>
      <w:bookmarkEnd w:id="715"/>
      <w:bookmarkEnd w:id="716"/>
      <w:bookmarkEnd w:id="717"/>
      <w:bookmarkEnd w:id="718"/>
      <w:bookmarkEnd w:id="719"/>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t>c)</w:t>
      </w:r>
      <w:r>
        <w:tab/>
        <w:t>is an MCVideo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AEF5480" w14:textId="77777777" w:rsidR="001551D7" w:rsidRDefault="001C240A" w:rsidP="001551D7">
      <w:r>
        <w:t xml:space="preserve">The &lt;list&gt; element of a &lt;list-service&gt; element of a group </w:t>
      </w:r>
      <w:r w:rsidR="00700B9E">
        <w:t xml:space="preserve">document </w:t>
      </w:r>
      <w:r>
        <w:t>contains the group members.</w:t>
      </w:r>
    </w:p>
    <w:p w14:paraId="05ECEDB8" w14:textId="77777777" w:rsidR="001551D7" w:rsidRDefault="001551D7" w:rsidP="001551D7">
      <w:r>
        <w:t>The &lt;forbidden-deaffiliation-FAs&gt; element of a &lt;list-service&gt; element of a group document contains the Functional Aliases for which deaffiliation is not allowed.</w:t>
      </w:r>
    </w:p>
    <w:p w14:paraId="441421DD" w14:textId="67380FAE" w:rsidR="001C240A" w:rsidRDefault="001551D7" w:rsidP="001C240A">
      <w:r>
        <w:t>The &lt;forbidden-deaffiliation-if-last-FAs&gt; element of a &lt;list-service&gt; element of a group document contains the Functional Aliases for which deaffiliation is not allowed</w:t>
      </w:r>
      <w:r w:rsidRPr="008616F5">
        <w:t xml:space="preserve"> </w:t>
      </w:r>
      <w:r>
        <w:t xml:space="preserve">if there is only one last user that </w:t>
      </w:r>
      <w:r>
        <w:rPr>
          <w:lang w:val="en-IN"/>
        </w:rPr>
        <w:t>has bound the Functional Alias to the group</w:t>
      </w:r>
      <w:r>
        <w:t>.</w:t>
      </w:r>
      <w:r w:rsidR="001C240A">
        <w:t xml:space="preserve">The &lt;ruleset&gt; element of a &lt;list-service&gt; element of a group </w:t>
      </w:r>
      <w:r w:rsidR="00700B9E">
        <w:t xml:space="preserve">document </w:t>
      </w:r>
      <w:r w:rsidR="001C240A">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 xml:space="preserve">The "uri"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off-network-ProSe-signalling-PPPP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off-network-ProSe-signalling-PPPP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off-network-ProSe-emergency-call-signalling-PPPP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off-network-ProSe-emergency-call-signalling-PPPP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off-network-ProSe-media-PPPP</w:t>
      </w:r>
      <w:r>
        <w:t xml:space="preserve">&gt; element of the &lt;list-service&gt; element of the MCPTT group </w:t>
      </w:r>
      <w:r w:rsidR="00700B9E">
        <w:t xml:space="preserve">document </w:t>
      </w:r>
      <w:r>
        <w:t xml:space="preserve">indicates the ProSe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off-network-ProSe-media-PPPP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t>Value of the &lt;</w:t>
      </w:r>
      <w:r>
        <w:rPr>
          <w:rFonts w:eastAsia="SimSun"/>
        </w:rPr>
        <w:t>off-network-ProSe-emergency-call-media-PPPP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off-network-ProSe-emergency-call-media-PPPP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t>Value of the &lt;</w:t>
      </w:r>
      <w:r>
        <w:rPr>
          <w:rFonts w:eastAsia="SimSun"/>
        </w:rPr>
        <w:t>off-network-ProSe-imminent-peril-call-media-PPPP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off-network-ProSe-imminent-peril-call-media-PPPP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t>26</w:t>
      </w:r>
      <w:r>
        <w:t>].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t>26</w:t>
      </w:r>
      <w:r>
        <w:t>].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t>26</w:t>
      </w:r>
      <w:r>
        <w:t>].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t>26</w:t>
      </w:r>
      <w:r>
        <w:t>].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w:t>
      </w:r>
      <w:r w:rsidR="007B6336">
        <w:t>27</w:t>
      </w:r>
      <w:r>
        <w:t>].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w:t>
      </w:r>
      <w:r w:rsidR="007B6336">
        <w:t>27</w:t>
      </w:r>
      <w:r>
        <w:t>].</w:t>
      </w:r>
    </w:p>
    <w:p w14:paraId="45320FB3" w14:textId="77777777" w:rsidR="00771A38" w:rsidRDefault="00771A38" w:rsidP="00771A38">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t>27</w:t>
      </w:r>
      <w:r>
        <w:t>].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r>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indicates of a ProSe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ProSe UE-to-network relay.</w:t>
      </w:r>
    </w:p>
    <w:p w14:paraId="075B3AB5" w14:textId="77777777" w:rsidR="00DB671A" w:rsidRDefault="00DB671A" w:rsidP="00DB671A">
      <w:r>
        <w:t>Value of the &lt;</w:t>
      </w:r>
      <w:r>
        <w:rPr>
          <w:rFonts w:eastAsia="SimSun"/>
        </w:rPr>
        <w:t>off-network-ProSe-signalling-PQI</w:t>
      </w:r>
      <w:r>
        <w:t>&gt; element of the &lt;list-service&gt; element of the MCPTT group document indicates the PQI value to be used when transmitting IP packets carrying signalling for a call on the MCPTT group in off-network MCPTT procedures specified in 3GPP TS 24.379 [5]. Absence of the &lt;</w:t>
      </w:r>
      <w:r>
        <w:rPr>
          <w:rFonts w:eastAsia="SimSun"/>
        </w:rPr>
        <w:t>off-network-ProSe-signalling-PQI</w:t>
      </w:r>
      <w:r>
        <w:t>&gt; element of the &lt;list-service&gt; element of the MCPTT group document indicates that a call cannot be established on the MCPTT group in off-network MCPTT procedures specified in 3GPP TS 24.379 [5].</w:t>
      </w:r>
    </w:p>
    <w:p w14:paraId="51E7D771" w14:textId="77777777" w:rsidR="00DB671A" w:rsidRDefault="00DB671A" w:rsidP="00DB671A">
      <w:r>
        <w:t>Value of the &lt;</w:t>
      </w:r>
      <w:r>
        <w:rPr>
          <w:rFonts w:eastAsia="SimSun"/>
        </w:rPr>
        <w:t>off-network-ProSe-emergency-call-signalling-PQI</w:t>
      </w:r>
      <w:r>
        <w:t>&gt; element of the &lt;list-service&gt; element of the MCPTT group document indicates the PQI value to be used when transmitting IP packets carrying signalling for an MCPTT-emergency call on the MCPTT group in off-network MCPTT procedures specified in 3GPP TS 24.379 [5]. Absence of the &lt;</w:t>
      </w:r>
      <w:r>
        <w:rPr>
          <w:rFonts w:eastAsia="SimSun"/>
        </w:rPr>
        <w:t>off-network-ProSe-emergency-call-signalling-PQI</w:t>
      </w:r>
      <w:r>
        <w:t>&gt; element of the &lt;list-service&gt; element of the MCPTT group document indicates that an MCPTT-emergency call cannot be established on the MCPTT group in off-network MCPTT procedures specified in 3GPP TS 24.379 [5].</w:t>
      </w:r>
    </w:p>
    <w:p w14:paraId="4640F1E7" w14:textId="77777777" w:rsidR="00DB671A" w:rsidRDefault="00DB671A" w:rsidP="00DB671A">
      <w:r>
        <w:t>Value of the &lt;</w:t>
      </w:r>
      <w:r>
        <w:rPr>
          <w:rFonts w:eastAsia="SimSun"/>
        </w:rPr>
        <w:t>off-network-ProSe-imminent-peril-call-signalling-PQI</w:t>
      </w:r>
      <w:r>
        <w:t>&gt; element of the &lt;list-service&gt; element of the MCPTT group document indicates the PQI value to be used when transmitting IP packets carrying signalling for an imminent peril call on the MCPTT group in off-network MCPTT procedures specified in 3GPP TS 24.379 [5]. Absence of the &lt;</w:t>
      </w:r>
      <w:r>
        <w:rPr>
          <w:rFonts w:eastAsia="SimSun"/>
        </w:rPr>
        <w:t>off-network-ProSe-imminent-peril-call-signalling-PQI</w:t>
      </w:r>
      <w:r>
        <w:t>&gt; element of the &lt;list-service&gt; element of the MCPTT group document indicates that an imminent peril call cannot be established on the MCPTT group in off-network MCPTT procedures specified in 3GPP TS 24.379 [5].</w:t>
      </w:r>
    </w:p>
    <w:p w14:paraId="448CFB51" w14:textId="77777777" w:rsidR="00DB671A" w:rsidRDefault="00DB671A" w:rsidP="00DB671A">
      <w:r>
        <w:t>Value of the &lt;</w:t>
      </w:r>
      <w:r>
        <w:rPr>
          <w:rFonts w:eastAsia="SimSun"/>
        </w:rPr>
        <w:t>off-network-ProSe-media-PQI</w:t>
      </w:r>
      <w:r>
        <w:t>&gt; element of the &lt;list-service&gt; element of the MCPTT group document indicates the PQI value to be used when transmitting IP packets carrying media for a call on the MCPTT group in off-network MCPTT procedures specified in 3GPP TS 24.379 [5]. Absence of the &lt;</w:t>
      </w:r>
      <w:r>
        <w:rPr>
          <w:rFonts w:eastAsia="SimSun"/>
        </w:rPr>
        <w:t>off-network-ProSe-media-PQI</w:t>
      </w:r>
      <w:r>
        <w:t>&gt; element of the &lt;list-service&gt; element of the MCPTT group document indicates that a call cannot be established on the MCPTT group in off-network MCPTT procedures specified in 3GPP TS 24.379 [5].</w:t>
      </w:r>
    </w:p>
    <w:p w14:paraId="6F922871" w14:textId="77777777" w:rsidR="00DB671A" w:rsidRDefault="00DB671A" w:rsidP="00DB671A">
      <w:r>
        <w:t>Value of the &lt;</w:t>
      </w:r>
      <w:r>
        <w:rPr>
          <w:rFonts w:eastAsia="SimSun"/>
        </w:rPr>
        <w:t>off-network-ProSe-emergency-call-media-PQI</w:t>
      </w:r>
      <w:r>
        <w:t xml:space="preserve">&gt; element of the &lt;list-service&gt; element of the MCPTT group document indicates the PQI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off-network-ProSe-emergency-call-media-PQI</w:t>
      </w:r>
      <w:r>
        <w:t>&gt; element of the &lt;list-service&gt; element of the MCPTT group document indicates that an MCPTT-emergency call cannot be established on the MCPTT group in off-network MCPTT procedures specified in 3GPP TS 24.379 [5].</w:t>
      </w:r>
    </w:p>
    <w:p w14:paraId="552664F8" w14:textId="77777777" w:rsidR="00DB671A" w:rsidRDefault="00DB671A" w:rsidP="00DB671A">
      <w:r>
        <w:t>Value of the &lt;</w:t>
      </w:r>
      <w:r>
        <w:rPr>
          <w:rFonts w:eastAsia="SimSun"/>
        </w:rPr>
        <w:t>off-network-ProSe-imminent-peril-call-media-PQI</w:t>
      </w:r>
      <w:r>
        <w:t xml:space="preserve">&gt; element of the &lt;list-service&gt; element of the MCPTT group document indicates the PQI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off-network-ProSe-imminent-peril-call-media-PQI</w:t>
      </w:r>
      <w:r>
        <w:t>&gt; element of the &lt;list-service&gt; element of the MCPTT group document indicates that an imminent peril call cannot be established on the MCPTT group in off-network MCPTT procedures specified in 3GPP TS 24.379 [5].</w:t>
      </w:r>
    </w:p>
    <w:p w14:paraId="3CFC69EB" w14:textId="77777777" w:rsidR="00DB671A" w:rsidRDefault="00DB671A" w:rsidP="00DB671A">
      <w:r>
        <w:t>Value of the &lt;mcvideo-</w:t>
      </w:r>
      <w:r>
        <w:rPr>
          <w:rFonts w:eastAsia="SimSun"/>
        </w:rPr>
        <w:t>off-network-ProSe-signalling-PQI</w:t>
      </w:r>
      <w:r>
        <w:t>&gt; element of the &lt;list-service&gt; element of the MCVideo group document indicates the PQI value to be used when transmitting IP packets carrying signalling for a call on the MCVideo group in off-network MCVideo procedures specified in 3GPP TS 24.281 [26]. Absence of the &lt;mcvideo-</w:t>
      </w:r>
      <w:r>
        <w:rPr>
          <w:rFonts w:eastAsia="SimSun"/>
        </w:rPr>
        <w:t>off-network-ProSe-signalling-PQI</w:t>
      </w:r>
      <w:r>
        <w:t>&gt; element of the &lt;list-service&gt; element of the MCVideo group document indicates that a call cannot be established on the MCVideo group in off-network MCVideo procedures specified in 3GPP TS 24.281 [26].</w:t>
      </w:r>
    </w:p>
    <w:p w14:paraId="3A781E75" w14:textId="77777777" w:rsidR="00DB671A" w:rsidRDefault="00DB671A" w:rsidP="00DB671A">
      <w:r>
        <w:t>Value of the &lt;mcvideo-</w:t>
      </w:r>
      <w:r>
        <w:rPr>
          <w:rFonts w:eastAsia="SimSun"/>
        </w:rPr>
        <w:t>off-network-ProSe-emergency-call-signalling-PQI</w:t>
      </w:r>
      <w:r>
        <w:t>&gt; element of the &lt;list-service&gt; element of the MCVideo group document indicates the PQI value to be used when transmitting IP packets carrying signalling for an MCVideo-emergency call on the MCVideo group in off-network MCVideo procedures specified in 3GPP TS 24.281 [26]. Absence of the &lt;mcvideo-</w:t>
      </w:r>
      <w:r>
        <w:rPr>
          <w:rFonts w:eastAsia="SimSun"/>
        </w:rPr>
        <w:t>off-network-ProSe-emergency-call-signalling-PQI</w:t>
      </w:r>
      <w:r>
        <w:t>&gt; element of the &lt;list-service&gt; element of the MCVideo group document indicates that an MCVideo-emergency call cannot be established on the MCVideo group in off-network MCVideo procedures specified in 3GPP TS 24.281 [26].</w:t>
      </w:r>
    </w:p>
    <w:p w14:paraId="2D355049" w14:textId="77777777" w:rsidR="00DB671A" w:rsidRDefault="00DB671A" w:rsidP="00DB671A">
      <w:r>
        <w:t>Value of the &lt;mcvideo-</w:t>
      </w:r>
      <w:r>
        <w:rPr>
          <w:rFonts w:eastAsia="SimSun"/>
        </w:rPr>
        <w:t>off-network-ProSe-imminent-peril-call-signalling-PQI</w:t>
      </w:r>
      <w:r>
        <w:t>&gt; element of the &lt;list-service&gt; element of the MCVideo group document indicates the PQI value to be used when transmitting IP packets carrying signalling for an imminent peril call on the MCVideo group in off-network MCVideo procedures specified in 3GPP TS 24.281 [26]. Absence of the &lt;mcvideo-</w:t>
      </w:r>
      <w:r>
        <w:rPr>
          <w:rFonts w:eastAsia="SimSun"/>
        </w:rPr>
        <w:t>off-network-ProSe-imminent-peril-call-signalling-PQI</w:t>
      </w:r>
      <w:r>
        <w:t>&gt; element of the &lt;list-service&gt; element of the MCVideo group document indicates that an imminent peril call cannot be established on the MCVideo group in off-network MCVideo procedures specified in 3GPP TS 24.281 [26].</w:t>
      </w:r>
    </w:p>
    <w:p w14:paraId="7155DBEE" w14:textId="77777777" w:rsidR="00DB671A" w:rsidRDefault="00DB671A" w:rsidP="00DB671A">
      <w:r>
        <w:t>Value of the &lt;mcvideo-</w:t>
      </w:r>
      <w:r>
        <w:rPr>
          <w:rFonts w:eastAsia="SimSun"/>
        </w:rPr>
        <w:t>off-network-ProSe-media-PQI</w:t>
      </w:r>
      <w:r>
        <w:t>&gt; element of the &lt;list-service&gt; element of the MCVideo group document indicates the PQI value to be used when transmitting IP packets carrying media for a call on the MCVideo group in off-network MCVideo procedures specified in 3GPP TS 24.281 [26]. Absence of the &lt;mcvideo-</w:t>
      </w:r>
      <w:r>
        <w:rPr>
          <w:rFonts w:eastAsia="SimSun"/>
        </w:rPr>
        <w:t>off-network-ProSe-media-PQI</w:t>
      </w:r>
      <w:r>
        <w:t>&gt; element of the &lt;list-service&gt; element of the MCVideo group document indicates that a call cannot be established on the MCVideo group in off-network MCVideo procedures specified in 3GPP TS 24.281 [26].</w:t>
      </w:r>
    </w:p>
    <w:p w14:paraId="05E32A62" w14:textId="77777777" w:rsidR="00DB671A" w:rsidRDefault="00DB671A" w:rsidP="00DB671A">
      <w:r>
        <w:t>Value of the &lt;mcvideo-</w:t>
      </w:r>
      <w:r>
        <w:rPr>
          <w:rFonts w:eastAsia="SimSun"/>
        </w:rPr>
        <w:t>off-network-ProSe-emergency-call-media-PQI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MCVideo-emergency call on the MCVideo group in off-network MCVideo procedures specified in 3GPP TS 24.281 [26]. Absence of the &lt;mcvideo-</w:t>
      </w:r>
      <w:r>
        <w:rPr>
          <w:rFonts w:eastAsia="SimSun"/>
        </w:rPr>
        <w:t>off-network-ProSe-emergency-call-media-P</w:t>
      </w:r>
      <w:r>
        <w:rPr>
          <w:rFonts w:eastAsia="SimSun" w:hint="eastAsia"/>
          <w:lang w:eastAsia="zh-CN"/>
        </w:rPr>
        <w:t>QI</w:t>
      </w:r>
      <w:r>
        <w:t>&gt; element of the &lt;list-service&gt; element of the MCVideo group document indicates that an MCVideo-emergency call cannot be established on the MCVideo group in off-network MCVideo procedures specified in 3GPP TS 24.281 [26].</w:t>
      </w:r>
    </w:p>
    <w:p w14:paraId="76DD9AE2" w14:textId="77777777" w:rsidR="00DB671A" w:rsidRDefault="00DB671A" w:rsidP="00DB671A">
      <w:r>
        <w:t>Value of the &lt;mcvideo-</w:t>
      </w:r>
      <w:r>
        <w:rPr>
          <w:rFonts w:eastAsia="SimSun"/>
        </w:rPr>
        <w:t>off-network-ProSe-imminent-peril-call-media-P</w:t>
      </w:r>
      <w:r>
        <w:rPr>
          <w:rFonts w:eastAsia="SimSun" w:hint="eastAsia"/>
          <w:lang w:eastAsia="zh-CN"/>
        </w:rPr>
        <w:t>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imminent peril call on the MCVideo group in off-network MCVideo procedures specified in 3GPP TS 24.281 [26]. Absence of the &lt;mcvideo-</w:t>
      </w:r>
      <w:r>
        <w:rPr>
          <w:rFonts w:eastAsia="SimSun"/>
        </w:rPr>
        <w:t>off-network-ProSe-imminent-peril-call-media-P</w:t>
      </w:r>
      <w:r>
        <w:rPr>
          <w:rFonts w:eastAsia="SimSun" w:hint="eastAsia"/>
          <w:lang w:eastAsia="zh-CN"/>
        </w:rPr>
        <w:t>QI</w:t>
      </w:r>
      <w:r>
        <w:t>&gt; element of the &lt;list-service&gt; element of the MCVideo group document indicates that an imminent peril call cannot be established on the MCVideo group in off-network MCVideo procedures specified in 3GPP TS 24.281 [26].</w:t>
      </w:r>
    </w:p>
    <w:p w14:paraId="2E8BD387" w14:textId="77777777" w:rsidR="00DB671A" w:rsidRDefault="00DB671A" w:rsidP="00DB671A">
      <w:r>
        <w:t>Value of the &lt;mcdata-</w:t>
      </w:r>
      <w:r>
        <w:rPr>
          <w:rFonts w:eastAsia="SimSun"/>
        </w:rPr>
        <w:t>off-network-ProSe-signalling-P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signalling for a call on the MCData group in off-network MCData procedures specified in 3GPP TS 24.282 [27]. Absence of the &lt;mcdata-</w:t>
      </w:r>
      <w:r>
        <w:rPr>
          <w:rFonts w:eastAsia="SimSun"/>
        </w:rPr>
        <w:t>off-network-ProSe-signalling-P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221E2AD8" w14:textId="7EA67B6E" w:rsidR="00A6015C" w:rsidRDefault="00DB671A" w:rsidP="00503C37">
      <w:r>
        <w:t>Value of the &lt;mcdata-</w:t>
      </w:r>
      <w:r>
        <w:rPr>
          <w:rFonts w:eastAsia="SimSun"/>
        </w:rPr>
        <w:t>off-network-ProSe-media-P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media for a call on the MCData group in off-network MCData procedures specified in 3GPP TS 24.282 [27]. Absence of the &lt;mcdata-</w:t>
      </w:r>
      <w:r>
        <w:rPr>
          <w:rFonts w:eastAsia="SimSun"/>
        </w:rPr>
        <w:t>off-network-ProSe-media-P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4524EBAA" w14:textId="77777777" w:rsidR="00413D65" w:rsidRDefault="00413D65" w:rsidP="00413D65">
      <w:r>
        <w:t>The &lt;</w:t>
      </w:r>
      <w:r>
        <w:rPr>
          <w:rFonts w:eastAsia="SimSun"/>
        </w:rPr>
        <w:t>permitted-geographic-area</w:t>
      </w:r>
      <w:r>
        <w:t>&gt; element of the &lt;list-service&gt; element of the MCS group document, if present, indicates an area within which the user is allowed to affiliate to the group. The area may consist of  a union of areas that  may contain holes or be non-contiguous.</w:t>
      </w:r>
    </w:p>
    <w:p w14:paraId="3471A1AA" w14:textId="77777777" w:rsidR="00413D65" w:rsidRDefault="00413D65" w:rsidP="00413D65">
      <w:r>
        <w:t>The &lt;</w:t>
      </w:r>
      <w:r>
        <w:rPr>
          <w:rFonts w:eastAsia="SimSun"/>
        </w:rPr>
        <w:t>mandatory-geographic-area</w:t>
      </w:r>
      <w:r>
        <w:t xml:space="preserve">&gt; element of the &lt;list-service&gt; element of the MCS group document, if present, indicates an area outside of which the user shall de-affiliate from the group. The area may consist of  a union of areas that  may contain holes or be non-contiguous. </w:t>
      </w:r>
      <w:bookmarkStart w:id="720" w:name="_Hlk103862926"/>
      <w:r>
        <w:t>The area included in the &lt;mandatory-geographic-area&gt; element shall be configured to include the entire area indicated in the &lt;</w:t>
      </w:r>
      <w:r>
        <w:rPr>
          <w:rFonts w:eastAsia="SimSun"/>
        </w:rPr>
        <w:t>permitted-geographic-area</w:t>
      </w:r>
      <w:r>
        <w:t>&gt; element.</w:t>
      </w:r>
      <w:bookmarkEnd w:id="720"/>
    </w:p>
    <w:p w14:paraId="5F48B865" w14:textId="082502B2" w:rsidR="00384092" w:rsidRDefault="00384092" w:rsidP="00413D65">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r w:rsidR="009B0641">
        <w:t xml:space="preserve">MuSiK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r w:rsidR="009B0641">
        <w:t xml:space="preserve">MuSiK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&lt;mcvideo-protect-media&gt; element are:</w:t>
      </w:r>
    </w:p>
    <w:p w14:paraId="1746FA19" w14:textId="77777777" w:rsidR="00F00836" w:rsidRPr="00F00836" w:rsidRDefault="00F00836" w:rsidP="00F00836">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t>The possible values of the &lt;mcvideo-protect-transmission-control&gt; element are:</w:t>
      </w:r>
    </w:p>
    <w:p w14:paraId="4DFE8C8C" w14:textId="77777777" w:rsidR="00F00836" w:rsidRPr="00F00836" w:rsidRDefault="00F00836" w:rsidP="00F00836">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t>The possible values of the &lt;</w:t>
      </w:r>
      <w:r w:rsidRPr="00F00836">
        <w:rPr>
          <w:rFonts w:eastAsia="SimSun"/>
        </w:rPr>
        <w:t>mcvideo-urgent-real-time-video-mode&gt;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MCVideo group. </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r w:rsidRPr="00F00836">
        <w:rPr>
          <w:rFonts w:eastAsia="SimSun"/>
        </w:rPr>
        <w:t>mcvideo-non-urgent-real-time-video-mode&gt;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MCVideo group. </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r w:rsidRPr="00F00836">
        <w:rPr>
          <w:rFonts w:eastAsia="SimSun"/>
        </w:rPr>
        <w:t>mcvideo-non-real-time-video-mode&gt;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MCVideo group. </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&lt;mcvideo-active-real-time-video-mode&gt; element are:</w:t>
      </w:r>
    </w:p>
    <w:p w14:paraId="72080091" w14:textId="77777777" w:rsidR="00F00836" w:rsidRPr="00F00836" w:rsidRDefault="00F00836" w:rsidP="00F00836">
      <w:pPr>
        <w:pStyle w:val="B1"/>
        <w:rPr>
          <w:rFonts w:eastAsia="SimSun"/>
        </w:rPr>
      </w:pPr>
      <w:r w:rsidRPr="00F00836">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t>The possible values of the &lt;mcvideo-off-network-arbitration-approach&gt; element are:</w:t>
      </w:r>
    </w:p>
    <w:p w14:paraId="103B1EA8" w14:textId="77777777" w:rsidR="00F00836" w:rsidRPr="00F00836" w:rsidRDefault="00F00836" w:rsidP="00F00836">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rsidR="008E5053">
        <w:t xml:space="preserve"> and</w:t>
      </w:r>
    </w:p>
    <w:p w14:paraId="4713C71B" w14:textId="77777777" w:rsidR="00F00836" w:rsidRPr="00F00836" w:rsidRDefault="00F00836" w:rsidP="00F00836">
      <w:pPr>
        <w:pStyle w:val="B1"/>
      </w:pPr>
      <w:r w:rsidRPr="00F00836">
        <w:t>b)</w:t>
      </w:r>
      <w:r w:rsidRPr="00F00836">
        <w:tab/>
        <w:t>"self" which indicates each transmsission participant arbitrates its own transmission based on its view of the topology;</w:t>
      </w:r>
    </w:p>
    <w:p w14:paraId="5CCA39DD" w14:textId="77777777" w:rsidR="00F00836" w:rsidRPr="00F00836" w:rsidRDefault="00F00836" w:rsidP="00F00836">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&lt;mcdata-protect-media&gt; element are:</w:t>
      </w:r>
    </w:p>
    <w:p w14:paraId="7C2E2DC2" w14:textId="77777777" w:rsidR="00E729A3" w:rsidRPr="00E729A3" w:rsidRDefault="00E729A3" w:rsidP="00E729A3">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&lt;mcdata-protect-transmission-control&gt; element are:</w:t>
      </w:r>
    </w:p>
    <w:p w14:paraId="403DEC0C" w14:textId="77777777" w:rsidR="00E729A3" w:rsidRPr="00E729A3" w:rsidRDefault="00E729A3" w:rsidP="00E729A3">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&lt;mcdata-allow-short-data-service&gt;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&lt;mcdata-allow-file-distribution&gt;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&lt;mcdata-allow-conversation-management&gt;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&lt;mcdata-allow-tx-control&gt;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t>The possible values of &lt;mcdata-allow-rx-control&gt;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&lt;mcdata-allow-enhanced-status&gt; element are:</w:t>
      </w:r>
    </w:p>
    <w:p w14:paraId="23878172" w14:textId="77777777" w:rsidR="00E729A3" w:rsidRPr="00E729A3" w:rsidRDefault="00E729A3" w:rsidP="00E729A3">
      <w:pPr>
        <w:pStyle w:val="B1"/>
        <w:rPr>
          <w:rFonts w:eastAsia="SimSun"/>
        </w:rPr>
      </w:pPr>
      <w:r w:rsidRPr="00E729A3">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s disabled for the MCData group.</w:t>
      </w:r>
    </w:p>
    <w:p w14:paraId="111AF8F1" w14:textId="77777777" w:rsidR="00E729A3" w:rsidRPr="00E729A3" w:rsidRDefault="00E729A3" w:rsidP="00E729A3">
      <w:r w:rsidRPr="00E729A3">
        <w:t xml:space="preserve">Value of the &lt;mcdata-enhanced-status-operational-values&gt;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52CCE581" w14:textId="77777777" w:rsidR="00E729A3" w:rsidRPr="00E729A3" w:rsidRDefault="00E729A3" w:rsidP="00E729A3">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t>Value of the &lt;mcdata-on-network-max-data-size-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 xml:space="preserve">Value of the &lt;mcdata-on-network-max-data-size-auto-recv&gt;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 xml:space="preserve">The "uri"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r>
        <w:rPr>
          <w:rFonts w:eastAsia="SimSun"/>
        </w:rPr>
        <w:t>recvonly</w:t>
      </w:r>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r>
        <w:rPr>
          <w:rFonts w:eastAsia="SimSun"/>
        </w:rPr>
        <w:t>recvonly</w:t>
      </w:r>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 xml:space="preserve">&lt;anyExt&gt;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721" w:name="_Toc20157548"/>
      <w:bookmarkStart w:id="722" w:name="_Toc27502605"/>
      <w:bookmarkStart w:id="723" w:name="_Toc45202326"/>
      <w:bookmarkStart w:id="724" w:name="_Toc51869666"/>
      <w:bookmarkStart w:id="725" w:name="_Toc154510359"/>
      <w:r>
        <w:rPr>
          <w:rFonts w:eastAsia="SimSun"/>
        </w:rPr>
        <w:t>7.2</w:t>
      </w:r>
      <w:r w:rsidR="00837E48">
        <w:rPr>
          <w:rFonts w:eastAsia="SimSun"/>
        </w:rPr>
        <w:t>.9</w:t>
      </w:r>
      <w:r w:rsidR="00837E48">
        <w:rPr>
          <w:rFonts w:eastAsia="SimSun"/>
        </w:rPr>
        <w:tab/>
        <w:t>Naming conventions</w:t>
      </w:r>
      <w:bookmarkEnd w:id="721"/>
      <w:bookmarkEnd w:id="722"/>
      <w:bookmarkEnd w:id="723"/>
      <w:bookmarkEnd w:id="724"/>
      <w:bookmarkEnd w:id="725"/>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726" w:name="_Toc20157549"/>
      <w:bookmarkStart w:id="727" w:name="_Toc27502606"/>
      <w:bookmarkStart w:id="728" w:name="_Toc45202327"/>
      <w:bookmarkStart w:id="729" w:name="_Toc51869667"/>
      <w:bookmarkStart w:id="730" w:name="_Toc154510360"/>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726"/>
      <w:bookmarkEnd w:id="727"/>
      <w:bookmarkEnd w:id="728"/>
      <w:bookmarkEnd w:id="729"/>
      <w:bookmarkEnd w:id="730"/>
    </w:p>
    <w:p w14:paraId="2BB39D15" w14:textId="77777777" w:rsidR="00302D12" w:rsidRPr="003A7788" w:rsidRDefault="00302D12" w:rsidP="00B747EB">
      <w:pPr>
        <w:pStyle w:val="Heading4"/>
        <w:rPr>
          <w:rFonts w:eastAsia="SimSun"/>
        </w:rPr>
      </w:pPr>
      <w:bookmarkStart w:id="731" w:name="_Toc20157550"/>
      <w:bookmarkStart w:id="732" w:name="_Toc27502607"/>
      <w:bookmarkStart w:id="733" w:name="_Toc45202328"/>
      <w:bookmarkStart w:id="734" w:name="_Toc51869668"/>
      <w:bookmarkStart w:id="735" w:name="_Toc154510361"/>
      <w:r>
        <w:rPr>
          <w:rFonts w:eastAsia="SimSun"/>
        </w:rPr>
        <w:t>7.2.10.1</w:t>
      </w:r>
      <w:r>
        <w:rPr>
          <w:rFonts w:eastAsia="SimSun"/>
        </w:rPr>
        <w:tab/>
        <w:t>General</w:t>
      </w:r>
      <w:bookmarkEnd w:id="731"/>
      <w:bookmarkEnd w:id="732"/>
      <w:bookmarkEnd w:id="733"/>
      <w:bookmarkEnd w:id="734"/>
      <w:bookmarkEnd w:id="735"/>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736" w:name="_Toc20157551"/>
      <w:bookmarkStart w:id="737" w:name="_Toc27502608"/>
      <w:bookmarkStart w:id="738" w:name="_Toc45202329"/>
      <w:bookmarkStart w:id="739" w:name="_Toc51869669"/>
      <w:bookmarkStart w:id="740" w:name="_Toc154510362"/>
      <w:r>
        <w:rPr>
          <w:rFonts w:eastAsia="SimSun"/>
        </w:rPr>
        <w:t>7.2.10.2</w:t>
      </w:r>
      <w:r>
        <w:rPr>
          <w:rFonts w:eastAsia="SimSun"/>
        </w:rPr>
        <w:tab/>
      </w:r>
      <w:r>
        <w:t>Group document addressed by a group ID</w:t>
      </w:r>
      <w:bookmarkEnd w:id="736"/>
      <w:bookmarkEnd w:id="737"/>
      <w:bookmarkEnd w:id="738"/>
      <w:bookmarkEnd w:id="739"/>
      <w:bookmarkEnd w:id="740"/>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located in a subdirectory of the global tree, with the subdirectory name specified by the byG</w:t>
      </w:r>
      <w:r>
        <w:rPr>
          <w:rFonts w:eastAsia="SimSun"/>
        </w:rPr>
        <w:t>roupID-</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741" w:name="_Toc20157552"/>
      <w:bookmarkStart w:id="742" w:name="_Toc27502609"/>
      <w:bookmarkStart w:id="743" w:name="_Toc45202330"/>
      <w:bookmarkStart w:id="744" w:name="_Toc51869670"/>
      <w:bookmarkStart w:id="745" w:name="_Toc154510363"/>
      <w:r>
        <w:rPr>
          <w:rFonts w:eastAsia="SimSun"/>
        </w:rPr>
        <w:t>7.2</w:t>
      </w:r>
      <w:r w:rsidR="00837E48">
        <w:rPr>
          <w:rFonts w:eastAsia="SimSun"/>
        </w:rPr>
        <w:t>.11</w:t>
      </w:r>
      <w:r w:rsidR="00837E48">
        <w:rPr>
          <w:rFonts w:eastAsia="SimSun"/>
        </w:rPr>
        <w:tab/>
        <w:t>Resource interdependencies</w:t>
      </w:r>
      <w:bookmarkEnd w:id="741"/>
      <w:bookmarkEnd w:id="742"/>
      <w:bookmarkEnd w:id="743"/>
      <w:bookmarkEnd w:id="744"/>
      <w:bookmarkEnd w:id="745"/>
    </w:p>
    <w:p w14:paraId="523B6B48" w14:textId="77777777" w:rsidR="00302D12" w:rsidRPr="003A7788" w:rsidRDefault="00302D12" w:rsidP="00B747EB">
      <w:pPr>
        <w:pStyle w:val="Heading4"/>
        <w:rPr>
          <w:rFonts w:eastAsia="SimSun"/>
        </w:rPr>
      </w:pPr>
      <w:bookmarkStart w:id="746" w:name="_Toc20157553"/>
      <w:bookmarkStart w:id="747" w:name="_Toc27502610"/>
      <w:bookmarkStart w:id="748" w:name="_Toc45202331"/>
      <w:bookmarkStart w:id="749" w:name="_Toc51869671"/>
      <w:bookmarkStart w:id="750" w:name="_Toc154510364"/>
      <w:r>
        <w:rPr>
          <w:rFonts w:eastAsia="SimSun"/>
        </w:rPr>
        <w:t>7.2.11.1</w:t>
      </w:r>
      <w:r>
        <w:rPr>
          <w:rFonts w:eastAsia="SimSun"/>
        </w:rPr>
        <w:tab/>
        <w:t>General</w:t>
      </w:r>
      <w:bookmarkEnd w:id="746"/>
      <w:bookmarkEnd w:id="747"/>
      <w:bookmarkEnd w:id="748"/>
      <w:bookmarkEnd w:id="749"/>
      <w:bookmarkEnd w:id="750"/>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751" w:name="_Toc20157554"/>
      <w:bookmarkStart w:id="752" w:name="_Toc27502611"/>
      <w:bookmarkStart w:id="753" w:name="_Toc45202332"/>
      <w:bookmarkStart w:id="754" w:name="_Toc51869672"/>
      <w:bookmarkStart w:id="755" w:name="_Toc154510365"/>
      <w:r>
        <w:rPr>
          <w:rFonts w:eastAsia="SimSun"/>
        </w:rPr>
        <w:t>7.2.11.2</w:t>
      </w:r>
      <w:r>
        <w:rPr>
          <w:rFonts w:eastAsia="SimSun"/>
        </w:rPr>
        <w:tab/>
      </w:r>
      <w:r>
        <w:t>Group document addressed by a group ID</w:t>
      </w:r>
      <w:bookmarkEnd w:id="751"/>
      <w:bookmarkEnd w:id="752"/>
      <w:bookmarkEnd w:id="753"/>
      <w:bookmarkEnd w:id="754"/>
      <w:bookmarkEnd w:id="755"/>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756" w:name="_Toc20157555"/>
      <w:bookmarkStart w:id="757" w:name="_Toc27502612"/>
      <w:bookmarkStart w:id="758" w:name="_Toc45202333"/>
      <w:bookmarkStart w:id="759" w:name="_Toc51869673"/>
      <w:bookmarkStart w:id="760" w:name="_Toc154510366"/>
      <w:r>
        <w:rPr>
          <w:rFonts w:eastAsia="SimSun"/>
        </w:rPr>
        <w:t>7.2</w:t>
      </w:r>
      <w:r w:rsidR="00837E48">
        <w:rPr>
          <w:rFonts w:eastAsia="SimSun"/>
        </w:rPr>
        <w:t>.12</w:t>
      </w:r>
      <w:r w:rsidR="00837E48">
        <w:rPr>
          <w:rFonts w:eastAsia="SimSun"/>
        </w:rPr>
        <w:tab/>
        <w:t>Authorization policies</w:t>
      </w:r>
      <w:bookmarkEnd w:id="756"/>
      <w:bookmarkEnd w:id="757"/>
      <w:bookmarkEnd w:id="758"/>
      <w:bookmarkEnd w:id="759"/>
      <w:bookmarkEnd w:id="760"/>
    </w:p>
    <w:p w14:paraId="75393979" w14:textId="77777777" w:rsidR="00302D12" w:rsidRPr="003A7788" w:rsidRDefault="00302D12" w:rsidP="00B747EB">
      <w:pPr>
        <w:pStyle w:val="Heading4"/>
        <w:rPr>
          <w:rFonts w:eastAsia="SimSun"/>
        </w:rPr>
      </w:pPr>
      <w:bookmarkStart w:id="761" w:name="_Toc20157556"/>
      <w:bookmarkStart w:id="762" w:name="_Toc27502613"/>
      <w:bookmarkStart w:id="763" w:name="_Toc45202334"/>
      <w:bookmarkStart w:id="764" w:name="_Toc51869674"/>
      <w:bookmarkStart w:id="765" w:name="_Toc154510367"/>
      <w:r>
        <w:rPr>
          <w:rFonts w:eastAsia="SimSun"/>
        </w:rPr>
        <w:t>7.2.12.1</w:t>
      </w:r>
      <w:r>
        <w:rPr>
          <w:rFonts w:eastAsia="SimSun"/>
        </w:rPr>
        <w:tab/>
        <w:t>General</w:t>
      </w:r>
      <w:bookmarkEnd w:id="761"/>
      <w:bookmarkEnd w:id="762"/>
      <w:bookmarkEnd w:id="763"/>
      <w:bookmarkEnd w:id="764"/>
      <w:bookmarkEnd w:id="765"/>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 xml:space="preserve">the "uri" attribute of the &lt;entry&gt; element contains the </w:t>
      </w:r>
      <w:r w:rsidR="0029165B" w:rsidRPr="00527D61">
        <w:t>authenticated identity</w:t>
      </w:r>
      <w:r>
        <w:t>;</w:t>
      </w:r>
    </w:p>
    <w:p w14:paraId="5EB9D348" w14:textId="77777777" w:rsidR="008F6984" w:rsidRDefault="008F6984" w:rsidP="008F6984">
      <w:pPr>
        <w:pStyle w:val="B1"/>
      </w:pPr>
      <w:r>
        <w:t>b)</w:t>
      </w:r>
      <w:r>
        <w:tab/>
        <w:t xml:space="preserve">the "uri" attribute of the &lt;mcvideo-mcvideo-id&gt; element of the &lt;entry&gt; element contains the </w:t>
      </w:r>
      <w:r w:rsidRPr="00527D61">
        <w:t>authenticated identity</w:t>
      </w:r>
      <w:r>
        <w:t>; or</w:t>
      </w:r>
    </w:p>
    <w:p w14:paraId="19EB5543" w14:textId="77777777" w:rsidR="008F6984" w:rsidRDefault="008F6984" w:rsidP="008F6984">
      <w:pPr>
        <w:pStyle w:val="B1"/>
      </w:pPr>
      <w:r>
        <w:t>c)</w:t>
      </w:r>
      <w:r>
        <w:tab/>
        <w:t xml:space="preserve">the "uri" attribute of the &lt;mcdata-mcdata-id&gt;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766" w:name="_Toc20157557"/>
      <w:bookmarkStart w:id="767" w:name="_Toc27502614"/>
      <w:bookmarkStart w:id="768" w:name="_Toc45202335"/>
      <w:bookmarkStart w:id="769" w:name="_Toc51869675"/>
      <w:bookmarkStart w:id="770" w:name="_Toc154510368"/>
      <w:r>
        <w:rPr>
          <w:rFonts w:eastAsia="SimSun"/>
        </w:rPr>
        <w:t>7.2.12.2</w:t>
      </w:r>
      <w:r>
        <w:rPr>
          <w:rFonts w:eastAsia="SimSun"/>
        </w:rPr>
        <w:tab/>
      </w:r>
      <w:r>
        <w:t>Group document addressed by a group ID</w:t>
      </w:r>
      <w:bookmarkEnd w:id="766"/>
      <w:bookmarkEnd w:id="767"/>
      <w:bookmarkEnd w:id="768"/>
      <w:bookmarkEnd w:id="769"/>
      <w:bookmarkEnd w:id="770"/>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771" w:name="_Toc20157558"/>
      <w:bookmarkStart w:id="772" w:name="_Toc27502615"/>
      <w:bookmarkStart w:id="773" w:name="_Toc45202336"/>
      <w:bookmarkStart w:id="774" w:name="_Toc51869676"/>
      <w:bookmarkStart w:id="775" w:name="_Toc154510369"/>
      <w:r>
        <w:t>7.3</w:t>
      </w:r>
      <w:r>
        <w:tab/>
        <w:t>GMOP document</w:t>
      </w:r>
      <w:bookmarkEnd w:id="771"/>
      <w:bookmarkEnd w:id="772"/>
      <w:bookmarkEnd w:id="773"/>
      <w:bookmarkEnd w:id="774"/>
      <w:bookmarkEnd w:id="775"/>
    </w:p>
    <w:p w14:paraId="276A720E" w14:textId="77777777" w:rsidR="000751C7" w:rsidRDefault="000751C7" w:rsidP="00B747EB">
      <w:pPr>
        <w:pStyle w:val="Heading3"/>
      </w:pPr>
      <w:bookmarkStart w:id="776" w:name="_Toc20157559"/>
      <w:bookmarkStart w:id="777" w:name="_Toc27502616"/>
      <w:bookmarkStart w:id="778" w:name="_Toc45202337"/>
      <w:bookmarkStart w:id="779" w:name="_Toc51869677"/>
      <w:bookmarkStart w:id="780" w:name="_Toc154510370"/>
      <w:r>
        <w:t>7.3.1</w:t>
      </w:r>
      <w:r>
        <w:tab/>
        <w:t>General</w:t>
      </w:r>
      <w:bookmarkEnd w:id="776"/>
      <w:bookmarkEnd w:id="777"/>
      <w:bookmarkEnd w:id="778"/>
      <w:bookmarkEnd w:id="779"/>
      <w:bookmarkEnd w:id="780"/>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781" w:name="_Toc20157560"/>
      <w:bookmarkStart w:id="782" w:name="_Toc27502617"/>
      <w:bookmarkStart w:id="783" w:name="_Toc45202338"/>
      <w:bookmarkStart w:id="784" w:name="_Toc51869678"/>
      <w:bookmarkStart w:id="785" w:name="_Toc154510371"/>
      <w:r>
        <w:t>7.3.2</w:t>
      </w:r>
      <w:r>
        <w:tab/>
        <w:t>MIME type</w:t>
      </w:r>
      <w:bookmarkEnd w:id="781"/>
      <w:bookmarkEnd w:id="782"/>
      <w:bookmarkEnd w:id="783"/>
      <w:bookmarkEnd w:id="784"/>
      <w:bookmarkEnd w:id="785"/>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786" w:name="_Toc20157561"/>
      <w:bookmarkStart w:id="787" w:name="_Toc27502618"/>
      <w:bookmarkStart w:id="788" w:name="_Toc45202339"/>
      <w:bookmarkStart w:id="789" w:name="_Toc51869679"/>
      <w:bookmarkStart w:id="790" w:name="_Toc154510372"/>
      <w:r>
        <w:t>7.3.3</w:t>
      </w:r>
      <w:r>
        <w:tab/>
        <w:t>XML schema</w:t>
      </w:r>
      <w:bookmarkEnd w:id="786"/>
      <w:bookmarkEnd w:id="787"/>
      <w:bookmarkEnd w:id="788"/>
      <w:bookmarkEnd w:id="789"/>
      <w:bookmarkEnd w:id="790"/>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rPr>
        <w:t xml:space="preserve">  </w:t>
      </w:r>
      <w:r>
        <w:t>&lt;xs:complexType name="documentType"&gt;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rPr>
        <w:t xml:space="preserve">  </w:t>
      </w:r>
      <w:r>
        <w:t>&lt;/xs:complexType&gt;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rPr>
      </w:pPr>
      <w:r>
        <w:rPr>
          <w:rFonts w:eastAsia="SimSun"/>
        </w:rPr>
        <w:t xml:space="preserve">    &lt;xs:anyAttribute namespace="##any" processContents="lax"/&gt;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rPr>
      </w:pPr>
      <w:r>
        <w:rPr>
          <w:rFonts w:eastAsia="SimSun"/>
        </w:rPr>
        <w:t xml:space="preserve">    &lt;xs:anyAttribute namespace="##any" processContents="lax"/&gt;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rPr>
      </w:pPr>
      <w:r>
        <w:rPr>
          <w:rFonts w:eastAsia="SimSun"/>
        </w:rPr>
        <w:t xml:space="preserve">    &lt;xs:anyAttribute namespace="##any" processContents="lax"/&gt;</w:t>
      </w:r>
    </w:p>
    <w:p w14:paraId="695D5A33" w14:textId="77777777" w:rsidR="000751C7" w:rsidRDefault="000751C7" w:rsidP="000751C7">
      <w:pPr>
        <w:pStyle w:val="PL"/>
      </w:pPr>
      <w:r>
        <w:t xml:space="preserve">  &lt;/xs:complexType&gt;</w:t>
      </w:r>
    </w:p>
    <w:p w14:paraId="3D5A3876" w14:textId="77777777" w:rsidR="000751C7" w:rsidRDefault="000751C7" w:rsidP="000751C7">
      <w:pPr>
        <w:pStyle w:val="PL"/>
        <w:rPr>
          <w:rFonts w:eastAsia="SimSun"/>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rPr>
      </w:pPr>
      <w:r>
        <w:rPr>
          <w:rFonts w:eastAsia="SimSun"/>
        </w:rPr>
        <w:t xml:space="preserve">    &lt;xs:anyAttribute namespace="##any" processContents="lax"/&gt;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rPr>
      </w:pPr>
      <w:r>
        <w:rPr>
          <w:rFonts w:eastAsia="SimSun"/>
        </w:rPr>
        <w:t xml:space="preserve">  </w:t>
      </w:r>
      <w:r>
        <w:t>&lt;xs:complexType name="emptyType"/&gt;</w:t>
      </w:r>
      <w: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rPr>
      </w:pPr>
    </w:p>
    <w:p w14:paraId="78BB9641" w14:textId="77777777" w:rsidR="000751C7" w:rsidRDefault="000751C7" w:rsidP="000751C7">
      <w:pPr>
        <w:pStyle w:val="PL"/>
        <w:rPr>
          <w:rFonts w:eastAsia="SimSun"/>
        </w:rPr>
      </w:pPr>
      <w:r>
        <w:rPr>
          <w:rFonts w:eastAsia="SimSun"/>
        </w:rPr>
        <w:t>&lt;/xs:schema&gt;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791" w:name="_Toc20157562"/>
      <w:bookmarkStart w:id="792" w:name="_Toc27502619"/>
      <w:bookmarkStart w:id="793" w:name="_Toc45202340"/>
      <w:bookmarkStart w:id="794" w:name="_Toc51869680"/>
      <w:bookmarkStart w:id="795" w:name="_Toc154510373"/>
      <w:r>
        <w:t>7.3.4</w:t>
      </w:r>
      <w:r>
        <w:tab/>
        <w:t>Structure</w:t>
      </w:r>
      <w:bookmarkEnd w:id="791"/>
      <w:bookmarkEnd w:id="792"/>
      <w:bookmarkEnd w:id="793"/>
      <w:bookmarkEnd w:id="794"/>
      <w:bookmarkEnd w:id="795"/>
    </w:p>
    <w:p w14:paraId="0FDF1991" w14:textId="77777777" w:rsidR="000751C7" w:rsidRDefault="000751C7" w:rsidP="00B747EB">
      <w:pPr>
        <w:pStyle w:val="Heading4"/>
      </w:pPr>
      <w:bookmarkStart w:id="796" w:name="_Toc20157563"/>
      <w:bookmarkStart w:id="797" w:name="_Toc27502620"/>
      <w:bookmarkStart w:id="798" w:name="_Toc45202341"/>
      <w:bookmarkStart w:id="799" w:name="_Toc51869681"/>
      <w:bookmarkStart w:id="800" w:name="_Toc154510374"/>
      <w:r>
        <w:t>7.3.4.1</w:t>
      </w:r>
      <w:r>
        <w:tab/>
        <w:t>General</w:t>
      </w:r>
      <w:bookmarkEnd w:id="796"/>
      <w:bookmarkEnd w:id="797"/>
      <w:bookmarkEnd w:id="798"/>
      <w:bookmarkEnd w:id="799"/>
      <w:bookmarkEnd w:id="800"/>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&lt;anyExt&gt;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801" w:name="_MCCTEMPBM_CRPT98720009___7"/>
        <w:bookmarkEnd w:id="801"/>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r>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r>
              <w:rPr>
                <w:lang w:eastAsia="en-US"/>
              </w:rPr>
              <w:t>urn:ietf:params:xml:ns:resource-lists</w:t>
            </w:r>
          </w:p>
        </w:tc>
        <w:bookmarkStart w:id="802" w:name="_MCCTEMPBM_CRPT98720010___7"/>
        <w:bookmarkEnd w:id="802"/>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r>
              <w:rPr>
                <w:lang w:eastAsia="en-US"/>
              </w:rPr>
              <w:t>urn:ietf:params:xml:ns:common-policy</w:t>
            </w:r>
          </w:p>
        </w:tc>
        <w:bookmarkStart w:id="803" w:name="_MCCTEMPBM_CRPT98720011___7"/>
        <w:bookmarkEnd w:id="803"/>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r>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r>
              <w:rPr>
                <w:lang w:eastAsia="en-US"/>
              </w:rPr>
              <w:t>urn:oma:xml:xdm:common-policy</w:t>
            </w:r>
          </w:p>
        </w:tc>
        <w:bookmarkStart w:id="804" w:name="_MCCTEMPBM_CRPT98720012___7"/>
        <w:bookmarkEnd w:id="804"/>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805" w:name="_MCCTEMPBM_CRPT98720013___7"/>
        <w:bookmarkEnd w:id="805"/>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r>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806" w:name="_MCCTEMPBM_CRPT98720014___7"/>
        <w:bookmarkEnd w:id="806"/>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r>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807" w:name="_MCCTEMPBM_CRPT98720015___7"/>
        <w:bookmarkEnd w:id="807"/>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"urn:oma:xml:poc:list-service" namespace is the default namespace so no prefix is used for it.</w:t>
            </w:r>
          </w:p>
        </w:tc>
        <w:bookmarkStart w:id="808" w:name="_MCCTEMPBM_CRPT98720016___7"/>
        <w:bookmarkEnd w:id="808"/>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809" w:name="_Toc20157564"/>
      <w:bookmarkStart w:id="810" w:name="_Toc27502621"/>
      <w:bookmarkStart w:id="811" w:name="_Toc45202342"/>
      <w:bookmarkStart w:id="812" w:name="_Toc51869682"/>
      <w:bookmarkStart w:id="813" w:name="_Toc154510375"/>
      <w:r>
        <w:t>7.3.4.2</w:t>
      </w:r>
      <w:r>
        <w:tab/>
        <w:t>GMOP document requesting retrieval of a group document excluding group members</w:t>
      </w:r>
      <w:bookmarkEnd w:id="809"/>
      <w:bookmarkEnd w:id="810"/>
      <w:bookmarkEnd w:id="811"/>
      <w:bookmarkEnd w:id="812"/>
      <w:bookmarkEnd w:id="813"/>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&lt;get-excluding-memberlist&gt; element specified in subclause </w:t>
      </w:r>
      <w:r>
        <w:rPr>
          <w:rFonts w:eastAsia="SimSun"/>
        </w:rPr>
        <w:t>7.3.3.</w:t>
      </w:r>
    </w:p>
    <w:p w14:paraId="6CDB9518" w14:textId="77777777" w:rsidR="000751C7" w:rsidRDefault="000751C7" w:rsidP="00B747EB">
      <w:pPr>
        <w:pStyle w:val="Heading4"/>
      </w:pPr>
      <w:bookmarkStart w:id="814" w:name="_Toc20157565"/>
      <w:bookmarkStart w:id="815" w:name="_Toc27502622"/>
      <w:bookmarkStart w:id="816" w:name="_Toc45202343"/>
      <w:bookmarkStart w:id="817" w:name="_Toc51869683"/>
      <w:bookmarkStart w:id="818" w:name="_Toc154510376"/>
      <w:r>
        <w:t>7.3.4.3</w:t>
      </w:r>
      <w:r>
        <w:tab/>
        <w:t>GMOP document requesting group regroup creation</w:t>
      </w:r>
      <w:bookmarkEnd w:id="814"/>
      <w:bookmarkEnd w:id="815"/>
      <w:bookmarkEnd w:id="816"/>
      <w:bookmarkEnd w:id="817"/>
      <w:bookmarkEnd w:id="818"/>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0858C919" w14:textId="77777777" w:rsidR="000751C7" w:rsidRDefault="000751C7" w:rsidP="00B747EB">
      <w:pPr>
        <w:pStyle w:val="Heading4"/>
      </w:pPr>
      <w:bookmarkStart w:id="819" w:name="_Toc20157566"/>
      <w:bookmarkStart w:id="820" w:name="_Toc27502623"/>
      <w:bookmarkStart w:id="821" w:name="_Toc45202344"/>
      <w:bookmarkStart w:id="822" w:name="_Toc51869684"/>
      <w:bookmarkStart w:id="823" w:name="_Toc154510377"/>
      <w:r>
        <w:t>7.3.4.4</w:t>
      </w:r>
      <w:r>
        <w:tab/>
        <w:t>GMOP document requesting group regroup check</w:t>
      </w:r>
      <w:bookmarkEnd w:id="819"/>
      <w:bookmarkEnd w:id="820"/>
      <w:bookmarkEnd w:id="821"/>
      <w:bookmarkEnd w:id="822"/>
      <w:bookmarkEnd w:id="823"/>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1A425B66" w14:textId="77777777" w:rsidR="000751C7" w:rsidRDefault="000751C7" w:rsidP="00B747EB">
      <w:pPr>
        <w:pStyle w:val="Heading4"/>
      </w:pPr>
      <w:bookmarkStart w:id="824" w:name="_Toc20157567"/>
      <w:bookmarkStart w:id="825" w:name="_Toc27502624"/>
      <w:bookmarkStart w:id="826" w:name="_Toc45202345"/>
      <w:bookmarkStart w:id="827" w:name="_Toc51869685"/>
      <w:bookmarkStart w:id="828" w:name="_Toc154510378"/>
      <w:r>
        <w:t>7.3.4.5</w:t>
      </w:r>
      <w:r>
        <w:tab/>
        <w:t>GMOP document requesting group regroup notification</w:t>
      </w:r>
      <w:bookmarkEnd w:id="824"/>
      <w:bookmarkEnd w:id="825"/>
      <w:bookmarkEnd w:id="826"/>
      <w:bookmarkEnd w:id="827"/>
      <w:bookmarkEnd w:id="828"/>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 xml:space="preserve">an &lt;anyExt&gt; element </w:t>
      </w:r>
      <w:r>
        <w:t>specified in subclause 7.3.3</w:t>
      </w:r>
      <w:r>
        <w:rPr>
          <w:rFonts w:eastAsia="SimSun"/>
        </w:rPr>
        <w:t>.</w:t>
      </w:r>
    </w:p>
    <w:p w14:paraId="45915A3B" w14:textId="77777777" w:rsidR="00844D88" w:rsidRDefault="00844D88" w:rsidP="00B747EB">
      <w:pPr>
        <w:pStyle w:val="Heading4"/>
      </w:pPr>
      <w:bookmarkStart w:id="829" w:name="_Toc20157568"/>
      <w:bookmarkStart w:id="830" w:name="_Toc27502625"/>
      <w:bookmarkStart w:id="831" w:name="_Toc45202346"/>
      <w:bookmarkStart w:id="832" w:name="_Toc51869686"/>
      <w:bookmarkStart w:id="833" w:name="_Toc154510379"/>
      <w:r>
        <w:t>7.3.4.6</w:t>
      </w:r>
      <w:r>
        <w:tab/>
        <w:t>GMOP document with group regroup creation response</w:t>
      </w:r>
      <w:bookmarkEnd w:id="829"/>
      <w:bookmarkEnd w:id="830"/>
      <w:bookmarkEnd w:id="831"/>
      <w:bookmarkEnd w:id="832"/>
      <w:bookmarkEnd w:id="833"/>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443F7818" w14:textId="77777777" w:rsidR="00B10708" w:rsidRDefault="00B10708" w:rsidP="00B747EB">
      <w:pPr>
        <w:pStyle w:val="Heading2"/>
      </w:pPr>
      <w:bookmarkStart w:id="834" w:name="_Toc20157569"/>
      <w:bookmarkStart w:id="835" w:name="_Toc27502626"/>
      <w:bookmarkStart w:id="836" w:name="_Toc45202347"/>
      <w:bookmarkStart w:id="837" w:name="_Toc51869687"/>
      <w:bookmarkStart w:id="838" w:name="_Toc154510380"/>
      <w:r>
        <w:t>7.4</w:t>
      </w:r>
      <w:r>
        <w:tab/>
        <w:t>Group key transport payload</w:t>
      </w:r>
      <w:bookmarkEnd w:id="834"/>
      <w:bookmarkEnd w:id="835"/>
      <w:bookmarkEnd w:id="836"/>
      <w:bookmarkEnd w:id="837"/>
      <w:bookmarkEnd w:id="838"/>
    </w:p>
    <w:p w14:paraId="51EF0131" w14:textId="77777777" w:rsidR="00B10708" w:rsidRDefault="00B10708" w:rsidP="00B747EB">
      <w:pPr>
        <w:pStyle w:val="Heading3"/>
        <w:rPr>
          <w:rFonts w:eastAsia="SimSun"/>
        </w:rPr>
      </w:pPr>
      <w:bookmarkStart w:id="839" w:name="_Toc20157570"/>
      <w:bookmarkStart w:id="840" w:name="_Toc27502627"/>
      <w:bookmarkStart w:id="841" w:name="_Toc45202348"/>
      <w:bookmarkStart w:id="842" w:name="_Toc51869688"/>
      <w:bookmarkStart w:id="843" w:name="_Toc154510381"/>
      <w:r>
        <w:rPr>
          <w:rFonts w:eastAsia="SimSun"/>
        </w:rPr>
        <w:t>7.4.1</w:t>
      </w:r>
      <w:r>
        <w:rPr>
          <w:rFonts w:eastAsia="SimSun"/>
        </w:rPr>
        <w:tab/>
        <w:t>General</w:t>
      </w:r>
      <w:bookmarkEnd w:id="839"/>
      <w:bookmarkEnd w:id="840"/>
      <w:bookmarkEnd w:id="841"/>
      <w:bookmarkEnd w:id="842"/>
      <w:bookmarkEnd w:id="843"/>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t>A GMC can receive MKFC and MKFC-ID from a GMS compliant only to Release 13 of the present document.</w:t>
      </w:r>
    </w:p>
    <w:p w14:paraId="76924D64" w14:textId="77777777" w:rsidR="00B10708" w:rsidRDefault="00B10708" w:rsidP="00B747EB">
      <w:pPr>
        <w:pStyle w:val="Heading3"/>
      </w:pPr>
      <w:bookmarkStart w:id="844" w:name="_Toc20157571"/>
      <w:bookmarkStart w:id="845" w:name="_Toc27502628"/>
      <w:bookmarkStart w:id="846" w:name="_Toc45202349"/>
      <w:bookmarkStart w:id="847" w:name="_Toc51869689"/>
      <w:bookmarkStart w:id="848" w:name="_Toc154510382"/>
      <w:r>
        <w:rPr>
          <w:rFonts w:eastAsia="SimSun"/>
        </w:rPr>
        <w:t>7.4.2</w:t>
      </w:r>
      <w:r>
        <w:rPr>
          <w:rFonts w:eastAsia="SimSun"/>
        </w:rPr>
        <w:tab/>
      </w:r>
      <w:r>
        <w:t>Group key transport payload structure</w:t>
      </w:r>
      <w:bookmarkEnd w:id="844"/>
      <w:bookmarkEnd w:id="845"/>
      <w:bookmarkEnd w:id="846"/>
      <w:bookmarkEnd w:id="847"/>
      <w:bookmarkEnd w:id="848"/>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r>
        <w:t>i)</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IDRi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t>3)</w:t>
      </w:r>
      <w:r>
        <w:tab/>
        <w:t xml:space="preserve">if the originator of the I_MESSAGE is an </w:t>
      </w:r>
      <w:r w:rsidR="00356F6E">
        <w:t>MCS</w:t>
      </w:r>
      <w:r>
        <w:t xml:space="preserve"> server, the ID data field of the IDRi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IDRr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IDRr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IDRr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IDRr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the IDRkmsi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IDRkmsi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IDRkmsi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r>
        <w:t>i)</w:t>
      </w:r>
      <w:r>
        <w:tab/>
        <w:t>the IDRkmsr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IDRkmsr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t>3</w:t>
      </w:r>
      <w:r w:rsidR="00B10708">
        <w:t>)</w:t>
      </w:r>
      <w:r w:rsidR="00B10708">
        <w:tab/>
        <w:t xml:space="preserve">if an constituent </w:t>
      </w:r>
      <w:r w:rsidR="00356F6E">
        <w:t>MCS</w:t>
      </w:r>
      <w:r w:rsidR="00B10708">
        <w:t xml:space="preserve"> group is targeted, the ID data field of the IDRkmsr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IDRkmsr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849" w:name="_Toc20157572"/>
      <w:bookmarkStart w:id="850" w:name="_Toc27502629"/>
      <w:bookmarkStart w:id="851" w:name="_Toc45202350"/>
      <w:bookmarkStart w:id="852" w:name="_Toc51869690"/>
      <w:bookmarkStart w:id="853" w:name="_Toc154510383"/>
      <w:r>
        <w:t>7.5</w:t>
      </w:r>
      <w:r>
        <w:tab/>
        <w:t>MIKEY parameters value assignment</w:t>
      </w:r>
      <w:bookmarkEnd w:id="849"/>
      <w:bookmarkEnd w:id="850"/>
      <w:bookmarkEnd w:id="851"/>
      <w:bookmarkEnd w:id="852"/>
      <w:bookmarkEnd w:id="853"/>
    </w:p>
    <w:p w14:paraId="509DACFE" w14:textId="77777777" w:rsidR="00B10708" w:rsidRDefault="00B10708" w:rsidP="00B747EB">
      <w:pPr>
        <w:pStyle w:val="Heading3"/>
        <w:rPr>
          <w:rFonts w:eastAsia="SimSun"/>
        </w:rPr>
      </w:pPr>
      <w:bookmarkStart w:id="854" w:name="_Toc20157573"/>
      <w:bookmarkStart w:id="855" w:name="_Toc27502630"/>
      <w:bookmarkStart w:id="856" w:name="_Toc45202351"/>
      <w:bookmarkStart w:id="857" w:name="_Toc51869691"/>
      <w:bookmarkStart w:id="858" w:name="_Toc154510384"/>
      <w:r>
        <w:rPr>
          <w:rFonts w:eastAsia="SimSun"/>
        </w:rPr>
        <w:t>7.5.1</w:t>
      </w:r>
      <w:r>
        <w:rPr>
          <w:rFonts w:eastAsia="SimSun"/>
        </w:rPr>
        <w:tab/>
        <w:t>General</w:t>
      </w:r>
      <w:bookmarkEnd w:id="854"/>
      <w:bookmarkEnd w:id="855"/>
      <w:bookmarkEnd w:id="856"/>
      <w:bookmarkEnd w:id="857"/>
      <w:bookmarkEnd w:id="858"/>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859" w:name="_Toc20157574"/>
      <w:bookmarkStart w:id="860" w:name="_Toc27502631"/>
      <w:r>
        <w:t>-</w:t>
      </w:r>
      <w:r>
        <w:tab/>
        <w:t xml:space="preserve">IANA registered values in the </w:t>
      </w:r>
      <w:r w:rsidRPr="000E1794">
        <w:t>Multimedia Internet KEYing (MIKEY) Payload Name Spaces</w:t>
      </w:r>
      <w:r>
        <w:t>.</w:t>
      </w:r>
    </w:p>
    <w:p w14:paraId="3DDF4AAA" w14:textId="77777777" w:rsidR="00B10708" w:rsidRDefault="00B10708" w:rsidP="00B747EB">
      <w:pPr>
        <w:pStyle w:val="Heading3"/>
      </w:pPr>
      <w:bookmarkStart w:id="861" w:name="_Toc45202352"/>
      <w:bookmarkStart w:id="862" w:name="_Toc51869692"/>
      <w:bookmarkStart w:id="863" w:name="_Toc154510385"/>
      <w:r>
        <w:rPr>
          <w:rFonts w:eastAsia="SimSun"/>
        </w:rPr>
        <w:t>7.5.2</w:t>
      </w:r>
      <w:r>
        <w:rPr>
          <w:rFonts w:eastAsia="SimSun"/>
        </w:rPr>
        <w:tab/>
      </w:r>
      <w:r>
        <w:t>ID role field assignment</w:t>
      </w:r>
      <w:bookmarkEnd w:id="859"/>
      <w:bookmarkEnd w:id="860"/>
      <w:bookmarkEnd w:id="861"/>
      <w:bookmarkEnd w:id="862"/>
      <w:bookmarkEnd w:id="863"/>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r>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'IDRuidr'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r>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'IDRuidi'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864" w:name="_MCCTEMPBM_CRPT98720017___7"/>
        <w:bookmarkEnd w:id="864"/>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865" w:name="_Toc20157575"/>
      <w:bookmarkStart w:id="866" w:name="_Toc27502632"/>
      <w:r>
        <w:rPr>
          <w:lang w:val="en-CA"/>
        </w:rPr>
        <w:t>Table </w:t>
      </w:r>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r>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r>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867" w:name="_Toc45202353"/>
      <w:bookmarkStart w:id="868" w:name="_Toc51869693"/>
      <w:bookmarkStart w:id="869" w:name="_Toc154510386"/>
      <w:r>
        <w:rPr>
          <w:rFonts w:eastAsia="SimSun"/>
        </w:rPr>
        <w:t>7.5.3</w:t>
      </w:r>
      <w:r>
        <w:rPr>
          <w:rFonts w:eastAsia="SimSun"/>
        </w:rPr>
        <w:tab/>
      </w:r>
      <w:r>
        <w:t>ID scheme field assignment</w:t>
      </w:r>
      <w:bookmarkEnd w:id="865"/>
      <w:bookmarkEnd w:id="866"/>
      <w:bookmarkEnd w:id="867"/>
      <w:bookmarkEnd w:id="868"/>
      <w:bookmarkEnd w:id="869"/>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870" w:name="_MCCTEMPBM_CRPT98720018___7"/>
        <w:bookmarkEnd w:id="870"/>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IDRr payload or extracted from the IDRuidr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1" w:name="_MCCTEMPBM_CRPT98720019___7"/>
        <w:bookmarkEnd w:id="871"/>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IDRi payload or extracted from the IDRuidi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2" w:name="_MCCTEMPBM_CRPT98720020___7"/>
        <w:bookmarkEnd w:id="872"/>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873" w:name="_Toc20157576"/>
      <w:bookmarkStart w:id="874" w:name="_Toc27502633"/>
      <w:r>
        <w:rPr>
          <w:lang w:val="en-CA"/>
        </w:rPr>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875" w:name="_Toc45202354"/>
      <w:bookmarkStart w:id="876" w:name="_Toc51869694"/>
      <w:bookmarkStart w:id="877" w:name="_Toc154510387"/>
      <w:r>
        <w:rPr>
          <w:rFonts w:eastAsia="SimSun"/>
        </w:rPr>
        <w:t>7.5.4</w:t>
      </w:r>
      <w:r>
        <w:rPr>
          <w:rFonts w:eastAsia="SimSun"/>
        </w:rPr>
        <w:tab/>
      </w:r>
      <w:r>
        <w:t>Type field assignment</w:t>
      </w:r>
      <w:bookmarkEnd w:id="873"/>
      <w:bookmarkEnd w:id="874"/>
      <w:bookmarkEnd w:id="875"/>
      <w:bookmarkEnd w:id="876"/>
      <w:bookmarkEnd w:id="877"/>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878" w:name="_MCCTEMPBM_CRPT98720021___7"/>
        <w:bookmarkEnd w:id="878"/>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879" w:name="_MCCTEMPBM_CRPT98720022___7"/>
        <w:bookmarkEnd w:id="879"/>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880" w:name="_MCCTEMPBM_CRPT98720023___7"/>
        <w:bookmarkEnd w:id="880"/>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881" w:name="_Toc20157577"/>
      <w:bookmarkStart w:id="882" w:name="_Toc27502634"/>
      <w:r>
        <w:rPr>
          <w:lang w:val="en-CA"/>
        </w:rPr>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General extensions field nam</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883" w:name="_Toc45202355"/>
      <w:bookmarkStart w:id="884" w:name="_Toc51869695"/>
      <w:bookmarkStart w:id="885" w:name="_Toc154510388"/>
      <w:r>
        <w:t>7.6</w:t>
      </w:r>
      <w:r>
        <w:tab/>
        <w:t>Group key transport payload failure</w:t>
      </w:r>
      <w:bookmarkEnd w:id="881"/>
      <w:bookmarkEnd w:id="882"/>
      <w:bookmarkEnd w:id="883"/>
      <w:bookmarkEnd w:id="884"/>
      <w:bookmarkEnd w:id="885"/>
    </w:p>
    <w:p w14:paraId="368751F5" w14:textId="77777777" w:rsidR="00B10708" w:rsidRDefault="00B10708" w:rsidP="00B747EB">
      <w:pPr>
        <w:pStyle w:val="Heading3"/>
        <w:rPr>
          <w:rFonts w:eastAsia="SimSun"/>
        </w:rPr>
      </w:pPr>
      <w:bookmarkStart w:id="886" w:name="_Toc20157578"/>
      <w:bookmarkStart w:id="887" w:name="_Toc27502635"/>
      <w:bookmarkStart w:id="888" w:name="_Toc45202356"/>
      <w:bookmarkStart w:id="889" w:name="_Toc51869696"/>
      <w:bookmarkStart w:id="890" w:name="_Toc154510389"/>
      <w:r>
        <w:rPr>
          <w:rFonts w:eastAsia="SimSun"/>
        </w:rPr>
        <w:t>7.6.1</w:t>
      </w:r>
      <w:r>
        <w:rPr>
          <w:rFonts w:eastAsia="SimSun"/>
        </w:rPr>
        <w:tab/>
        <w:t>General</w:t>
      </w:r>
      <w:bookmarkEnd w:id="886"/>
      <w:bookmarkEnd w:id="887"/>
      <w:bookmarkEnd w:id="888"/>
      <w:bookmarkEnd w:id="889"/>
      <w:bookmarkEnd w:id="890"/>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891" w:name="_Toc20157579"/>
      <w:bookmarkStart w:id="892" w:name="_Toc27502636"/>
      <w:bookmarkStart w:id="893" w:name="_Toc45202357"/>
      <w:bookmarkStart w:id="894" w:name="_Toc51869697"/>
      <w:bookmarkStart w:id="895" w:name="_Toc154510390"/>
      <w:r>
        <w:rPr>
          <w:rFonts w:eastAsia="SimSun"/>
        </w:rPr>
        <w:t>7.6.2</w:t>
      </w:r>
      <w:r>
        <w:rPr>
          <w:rFonts w:eastAsia="SimSun"/>
        </w:rPr>
        <w:tab/>
      </w:r>
      <w:r>
        <w:t>Group key transport payload structure</w:t>
      </w:r>
      <w:bookmarkEnd w:id="891"/>
      <w:bookmarkEnd w:id="892"/>
      <w:bookmarkEnd w:id="893"/>
      <w:bookmarkEnd w:id="894"/>
      <w:bookmarkEnd w:id="895"/>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896" w:name="_Toc20157580"/>
      <w:bookmarkStart w:id="897" w:name="_Toc27502637"/>
      <w:bookmarkStart w:id="898" w:name="_Toc45202358"/>
      <w:bookmarkStart w:id="899" w:name="_Toc51869698"/>
      <w:bookmarkStart w:id="900" w:name="_Toc154510391"/>
      <w:r>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896"/>
      <w:bookmarkEnd w:id="897"/>
      <w:bookmarkEnd w:id="898"/>
      <w:bookmarkEnd w:id="899"/>
      <w:bookmarkEnd w:id="900"/>
    </w:p>
    <w:p w14:paraId="6CAC4743" w14:textId="77777777" w:rsidR="00EF0417" w:rsidRDefault="00EF0417" w:rsidP="00B747EB">
      <w:pPr>
        <w:pStyle w:val="Heading3"/>
      </w:pPr>
      <w:bookmarkStart w:id="901" w:name="_Toc20157581"/>
      <w:bookmarkStart w:id="902" w:name="_Toc27502638"/>
      <w:bookmarkStart w:id="903" w:name="_Toc45202359"/>
      <w:bookmarkStart w:id="904" w:name="_Toc51869699"/>
      <w:bookmarkStart w:id="905" w:name="_Toc154510392"/>
      <w:r>
        <w:t>7.7.1</w:t>
      </w:r>
      <w:r>
        <w:tab/>
        <w:t>General</w:t>
      </w:r>
      <w:bookmarkEnd w:id="901"/>
      <w:bookmarkEnd w:id="902"/>
      <w:bookmarkEnd w:id="903"/>
      <w:bookmarkEnd w:id="904"/>
      <w:bookmarkEnd w:id="905"/>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906" w:name="_Toc20157582"/>
      <w:bookmarkStart w:id="907" w:name="_Toc27502639"/>
      <w:bookmarkStart w:id="908" w:name="_Toc45202360"/>
      <w:bookmarkStart w:id="909" w:name="_Toc51869700"/>
      <w:bookmarkStart w:id="910" w:name="_Toc154510393"/>
      <w:r>
        <w:rPr>
          <w:rFonts w:eastAsia="SimSun"/>
        </w:rPr>
        <w:t>7.7.2</w:t>
      </w:r>
      <w:r>
        <w:rPr>
          <w:rFonts w:eastAsia="SimSun"/>
        </w:rPr>
        <w:tab/>
        <w:t>Structure</w:t>
      </w:r>
      <w:bookmarkEnd w:id="906"/>
      <w:bookmarkEnd w:id="907"/>
      <w:bookmarkEnd w:id="908"/>
      <w:bookmarkEnd w:id="909"/>
      <w:bookmarkEnd w:id="910"/>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"uri"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t>a</w:t>
      </w:r>
      <w:r w:rsidR="00EF0417">
        <w:rPr>
          <w:lang w:val="en-US"/>
        </w:rPr>
        <w:t>)</w:t>
      </w:r>
      <w:r w:rsidR="00EF0417">
        <w:rPr>
          <w:lang w:val="en-US"/>
        </w:rPr>
        <w:tab/>
      </w:r>
      <w:r w:rsidR="00EF0417">
        <w:t xml:space="preserve">may include </w:t>
      </w:r>
      <w:r w:rsidR="00EF0417">
        <w:rPr>
          <w:lang w:val="en-US"/>
        </w:rPr>
        <w:t xml:space="preserve">an &lt;anyExt&gt;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1941A48C" w14:textId="77777777" w:rsidR="001A1A84" w:rsidRDefault="001A1A84" w:rsidP="001A1A84">
      <w:pPr>
        <w:rPr>
          <w:lang w:val="en-US"/>
        </w:rPr>
      </w:pPr>
      <w:r>
        <w:rPr>
          <w:lang w:val="en-US"/>
        </w:rPr>
        <w:t xml:space="preserve">&lt;anyExt&gt; element contains elements defined by future versions of </w:t>
      </w:r>
      <w:r>
        <w:t>the present</w:t>
      </w:r>
      <w:r>
        <w:rPr>
          <w:lang w:val="en-US"/>
        </w:rPr>
        <w:t xml:space="preserve"> document.</w:t>
      </w:r>
    </w:p>
    <w:p w14:paraId="065240D7" w14:textId="77777777" w:rsidR="00EF0417" w:rsidRDefault="00EF0417" w:rsidP="00EF0417">
      <w:r>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911" w:name="_MCCTEMPBM_CRPT98720024___7"/>
        <w:bookmarkEnd w:id="911"/>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912" w:name="_MCCTEMPBM_CRPT98720025___7"/>
        <w:bookmarkEnd w:id="912"/>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r>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913" w:name="_MCCTEMPBM_CRPT98720026___7"/>
        <w:bookmarkEnd w:id="913"/>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 xml:space="preserve">The "urn:oma:xml:poc:list-service" namespace is the default namespace so no prefix is used for it in the </w:t>
            </w:r>
            <w:r w:rsidR="00356F6E">
              <w:rPr>
                <w:lang w:eastAsia="en-US"/>
              </w:rPr>
              <w:t>MCS</w:t>
            </w:r>
            <w:r>
              <w:rPr>
                <w:lang w:eastAsia="en-US"/>
              </w:rPr>
              <w:t xml:space="preserve"> GKTP document.</w:t>
            </w:r>
          </w:p>
        </w:tc>
        <w:bookmarkStart w:id="914" w:name="_MCCTEMPBM_CRPT98720027___7"/>
        <w:bookmarkEnd w:id="914"/>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915" w:name="_Toc20157583"/>
      <w:bookmarkStart w:id="916" w:name="_Toc27502640"/>
      <w:bookmarkStart w:id="917" w:name="_Toc45202361"/>
      <w:bookmarkStart w:id="918" w:name="_Toc51869701"/>
      <w:bookmarkStart w:id="919" w:name="_Toc154510394"/>
      <w:r>
        <w:rPr>
          <w:rFonts w:eastAsia="SimSun"/>
        </w:rPr>
        <w:t>7.7.3</w:t>
      </w:r>
      <w:r>
        <w:rPr>
          <w:rFonts w:eastAsia="SimSun"/>
        </w:rPr>
        <w:tab/>
        <w:t>Application Unique ID</w:t>
      </w:r>
      <w:bookmarkEnd w:id="915"/>
      <w:bookmarkEnd w:id="916"/>
      <w:bookmarkEnd w:id="917"/>
      <w:bookmarkEnd w:id="918"/>
      <w:bookmarkEnd w:id="919"/>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920" w:name="_Toc20157584"/>
      <w:bookmarkStart w:id="921" w:name="_Toc27502641"/>
      <w:bookmarkStart w:id="922" w:name="_Toc45202362"/>
      <w:bookmarkStart w:id="923" w:name="_Toc51869702"/>
      <w:bookmarkStart w:id="924" w:name="_Toc154510395"/>
      <w:r>
        <w:rPr>
          <w:rFonts w:eastAsia="SimSun"/>
        </w:rPr>
        <w:t>7.7.4</w:t>
      </w:r>
      <w:r>
        <w:rPr>
          <w:rFonts w:eastAsia="SimSun"/>
        </w:rPr>
        <w:tab/>
        <w:t>XML schema</w:t>
      </w:r>
      <w:bookmarkEnd w:id="920"/>
      <w:bookmarkEnd w:id="921"/>
      <w:bookmarkEnd w:id="922"/>
      <w:bookmarkEnd w:id="923"/>
      <w:bookmarkEnd w:id="924"/>
    </w:p>
    <w:p w14:paraId="6039FE81" w14:textId="77777777" w:rsidR="00EF0417" w:rsidRDefault="00EF0417" w:rsidP="00B747EB">
      <w:pPr>
        <w:pStyle w:val="Heading4"/>
        <w:rPr>
          <w:rFonts w:eastAsia="SimSun"/>
        </w:rPr>
      </w:pPr>
      <w:bookmarkStart w:id="925" w:name="_Toc20157585"/>
      <w:bookmarkStart w:id="926" w:name="_Toc27502642"/>
      <w:bookmarkStart w:id="927" w:name="_Toc45202363"/>
      <w:bookmarkStart w:id="928" w:name="_Toc51869703"/>
      <w:bookmarkStart w:id="929" w:name="_Toc154510396"/>
      <w:r>
        <w:rPr>
          <w:rFonts w:eastAsia="SimSun"/>
        </w:rPr>
        <w:t>7.7.4.1</w:t>
      </w:r>
      <w:r>
        <w:rPr>
          <w:rFonts w:eastAsia="SimSun"/>
        </w:rPr>
        <w:tab/>
        <w:t>General</w:t>
      </w:r>
      <w:bookmarkEnd w:id="925"/>
      <w:bookmarkEnd w:id="926"/>
      <w:bookmarkEnd w:id="927"/>
      <w:bookmarkEnd w:id="928"/>
      <w:bookmarkEnd w:id="929"/>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930" w:name="_Toc20157586"/>
      <w:bookmarkStart w:id="931" w:name="_Toc27502643"/>
      <w:bookmarkStart w:id="932" w:name="_Toc45202364"/>
      <w:bookmarkStart w:id="933" w:name="_Toc51869704"/>
      <w:bookmarkStart w:id="934" w:name="_Toc154510397"/>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930"/>
      <w:bookmarkEnd w:id="931"/>
      <w:bookmarkEnd w:id="932"/>
      <w:bookmarkEnd w:id="933"/>
      <w:bookmarkEnd w:id="934"/>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rPr>
        <w:t xml:space="preserve">  </w:t>
      </w:r>
      <w:r>
        <w:t>&lt;xs:complexType name="allType</w:t>
      </w:r>
      <w:r>
        <w:rPr>
          <w:rFonts w:eastAsia="SimSun"/>
        </w:rPr>
        <w:t>GKTPsType</w:t>
      </w:r>
      <w: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r>
        <w:t>singleType</w:t>
      </w:r>
      <w:r>
        <w:rPr>
          <w:rFonts w:eastAsia="SimSun"/>
        </w:rPr>
        <w:t>GKTPsType" minOccurs="0"/&gt;</w:t>
      </w:r>
    </w:p>
    <w:p w14:paraId="386FCE51" w14:textId="77777777" w:rsidR="00EF0417" w:rsidRDefault="00EF0417" w:rsidP="00EF0417">
      <w:pPr>
        <w:pStyle w:val="PL"/>
        <w:rPr>
          <w:rFonts w:eastAsia="SimSun"/>
        </w:rPr>
      </w:pPr>
      <w:r>
        <w:rPr>
          <w:rFonts w:eastAsia="SimSun"/>
        </w:rPr>
        <w:t xml:space="preserve">      &lt;xs:element name="MKFC-GKTPs" type="mgktp:</w:t>
      </w:r>
      <w:r>
        <w:t>singleType</w:t>
      </w:r>
      <w:r>
        <w:rPr>
          <w:rFonts w:eastAsia="SimSun"/>
        </w:rPr>
        <w:t>GKTPsType"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rPr>
      </w:pPr>
      <w:r>
        <w:rPr>
          <w:rFonts w:eastAsia="SimSun"/>
        </w:rPr>
        <w:t xml:space="preserve">    &lt;xs:anyAttribute namespace="##any" processContents="lax"/&gt;</w:t>
      </w:r>
    </w:p>
    <w:p w14:paraId="4E817893" w14:textId="77777777" w:rsidR="00EF0417" w:rsidRDefault="00EF0417" w:rsidP="00EF0417">
      <w:pPr>
        <w:pStyle w:val="PL"/>
      </w:pPr>
      <w:r>
        <w:rPr>
          <w:rFonts w:eastAsia="SimSun"/>
        </w:rPr>
        <w:t xml:space="preserve">  </w:t>
      </w:r>
      <w:r>
        <w:t>&lt;/xs:complexType&gt;</w:t>
      </w:r>
    </w:p>
    <w:p w14:paraId="57FB8B26" w14:textId="77777777" w:rsidR="003C4B24" w:rsidRDefault="003C4B24" w:rsidP="003C4B24">
      <w:pPr>
        <w:pStyle w:val="PL"/>
        <w:ind w:left="384" w:hanging="384"/>
        <w:rPr>
          <w:rFonts w:eastAsia="SimSun"/>
        </w:rPr>
      </w:pPr>
      <w:bookmarkStart w:id="935"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935"/>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rPr>
        <w:t xml:space="preserve">  </w:t>
      </w:r>
      <w:r>
        <w:t>&lt;xs:complexType name="singleType</w:t>
      </w:r>
      <w:r>
        <w:rPr>
          <w:rFonts w:eastAsia="SimSun"/>
        </w:rPr>
        <w:t>GKTPsType</w:t>
      </w:r>
      <w: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rPr>
      </w:pPr>
      <w:r>
        <w:rPr>
          <w:rFonts w:eastAsia="SimSun"/>
        </w:rPr>
        <w:t xml:space="preserve">    &lt;xs:anyAttribute namespace="##any" processContents="lax"/&gt;</w:t>
      </w:r>
    </w:p>
    <w:p w14:paraId="7D955F92" w14:textId="77777777" w:rsidR="00EF0417" w:rsidRDefault="00EF0417" w:rsidP="00EF0417">
      <w:pPr>
        <w:pStyle w:val="PL"/>
      </w:pPr>
      <w:r>
        <w:rPr>
          <w:rFonts w:eastAsia="SimSun"/>
        </w:rPr>
        <w:t xml:space="preserve">  </w:t>
      </w:r>
      <w:r>
        <w:t>&lt;/xs:complexType&gt;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t>name="</w:t>
      </w:r>
      <w:r>
        <w:rPr>
          <w:rFonts w:eastAsia="SimSun"/>
        </w:rPr>
        <w:t>GKTPType</w:t>
      </w:r>
      <w: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Pr="007859D9"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6EED434" w14:textId="77777777" w:rsidR="00EF0417" w:rsidRDefault="00EF0417" w:rsidP="00EF0417">
      <w:pPr>
        <w:pStyle w:val="PL"/>
        <w:rPr>
          <w:rFonts w:eastAsia="SimSun"/>
        </w:rPr>
      </w:pPr>
      <w:r>
        <w:rPr>
          <w:rFonts w:eastAsia="SimSun"/>
        </w:rPr>
        <w:t xml:space="preserve">        &lt;xs:anyAttribute namespace="##any" processContents="lax"/&gt;</w:t>
      </w:r>
    </w:p>
    <w:p w14:paraId="134F8597" w14:textId="77777777" w:rsidR="00EF0417" w:rsidRPr="00EF0417" w:rsidRDefault="00EF0417" w:rsidP="00EF0417">
      <w:pPr>
        <w:pStyle w:val="PL"/>
        <w:rPr>
          <w:rFonts w:eastAsia="SimSun"/>
          <w:lang w:val="fr-FR"/>
        </w:rPr>
      </w:pPr>
      <w:r w:rsidRPr="007859D9">
        <w:rPr>
          <w:rFonts w:eastAsia="SimSun"/>
        </w:rPr>
        <w:t xml:space="preserve">      </w:t>
      </w:r>
      <w:r w:rsidRPr="00EF0417">
        <w:rPr>
          <w:rFonts w:eastAsia="SimSun"/>
          <w:lang w:val="fr-FR"/>
        </w:rPr>
        <w:t>&lt;/xs:extension&gt;</w:t>
      </w:r>
    </w:p>
    <w:p w14:paraId="6CC4BC42" w14:textId="77777777" w:rsidR="00EF0417" w:rsidRPr="00EF0417" w:rsidRDefault="00EF0417" w:rsidP="00EF0417">
      <w:pPr>
        <w:pStyle w:val="PL"/>
        <w:rPr>
          <w:rFonts w:eastAsia="SimSun"/>
          <w:lang w:val="fr-FR"/>
        </w:rPr>
      </w:pPr>
      <w:r w:rsidRPr="00EF0417">
        <w:rPr>
          <w:rFonts w:eastAsia="SimSun"/>
          <w:lang w:val="fr-FR"/>
        </w:rPr>
        <w:t xml:space="preserve">    &lt;/xs:simpleContent&gt;</w:t>
      </w:r>
    </w:p>
    <w:p w14:paraId="527717FA" w14:textId="77777777" w:rsidR="00EF0417" w:rsidRPr="00EF0417" w:rsidRDefault="00EF0417" w:rsidP="00EF0417">
      <w:pPr>
        <w:pStyle w:val="PL"/>
        <w:rPr>
          <w:rFonts w:eastAsia="SimSun"/>
          <w:lang w:val="fr-FR"/>
        </w:rPr>
      </w:pPr>
      <w:r w:rsidRPr="00EF0417">
        <w:rPr>
          <w:rFonts w:eastAsia="SimSun"/>
          <w:lang w:val="fr-FR"/>
        </w:rPr>
        <w:t xml:space="preserve">  &lt;/xs:complexType&gt;</w:t>
      </w:r>
    </w:p>
    <w:p w14:paraId="3DDFB028" w14:textId="77777777" w:rsidR="00EF0417" w:rsidRPr="00EF0417" w:rsidRDefault="00EF0417" w:rsidP="00EF0417">
      <w:pPr>
        <w:pStyle w:val="PL"/>
        <w:rPr>
          <w:rFonts w:eastAsia="SimSun"/>
          <w:lang w:val="fr-FR"/>
        </w:rPr>
      </w:pPr>
    </w:p>
    <w:p w14:paraId="4975BC4E" w14:textId="77777777" w:rsidR="00EF0417" w:rsidRDefault="00EF0417" w:rsidP="00EF0417">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rPr>
        <w:t xml:space="preserve">  </w:t>
      </w:r>
      <w:r>
        <w:t>&lt;xs:complexType name="</w:t>
      </w:r>
      <w:r>
        <w:rPr>
          <w:rFonts w:eastAsia="SimSun"/>
        </w:rPr>
        <w:t>on-network-regrouped-GKTPsType</w:t>
      </w:r>
      <w: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rPr>
      </w:pPr>
      <w:r>
        <w:rPr>
          <w:rFonts w:eastAsia="SimSun"/>
        </w:rPr>
        <w:t xml:space="preserve">    &lt;xs:attribute name="temporary-MCPTT-group-ID" type="xs:anyURI" use="required"/&gt;</w:t>
      </w:r>
    </w:p>
    <w:p w14:paraId="3CF615DF" w14:textId="77777777" w:rsidR="00EF0417" w:rsidRDefault="00EF0417" w:rsidP="00EF0417">
      <w:pPr>
        <w:pStyle w:val="PL"/>
        <w:rPr>
          <w:rFonts w:eastAsia="SimSun"/>
        </w:rPr>
      </w:pPr>
      <w:r>
        <w:rPr>
          <w:rFonts w:eastAsia="SimSun"/>
        </w:rPr>
        <w:t xml:space="preserve">    &lt;xs:anyAttribute namespace="##any" processContents="lax"/&gt;</w:t>
      </w:r>
    </w:p>
    <w:p w14:paraId="47B1DDE8" w14:textId="77777777" w:rsidR="00EF0417" w:rsidRDefault="00EF0417" w:rsidP="00EF0417">
      <w:pPr>
        <w:pStyle w:val="PL"/>
      </w:pPr>
      <w:r>
        <w:rPr>
          <w:rFonts w:eastAsia="SimSun"/>
        </w:rPr>
        <w:t xml:space="preserve">  </w:t>
      </w:r>
      <w:r>
        <w:t>&lt;/xs:complexType&gt;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353F5B" w:rsidRDefault="00EF0417" w:rsidP="00EF0417">
      <w:pPr>
        <w:pStyle w:val="PL"/>
        <w:rPr>
          <w:lang w:val="en-US"/>
        </w:rPr>
      </w:pPr>
      <w:r>
        <w:t xml:space="preserve">    </w:t>
      </w:r>
      <w:r w:rsidRPr="00353F5B">
        <w:rPr>
          <w:lang w:val="en-US"/>
        </w:rPr>
        <w:t>&lt;/xs:sequence&gt;</w:t>
      </w:r>
    </w:p>
    <w:p w14:paraId="63F8B483" w14:textId="77777777" w:rsidR="00EF0417" w:rsidRPr="00353F5B" w:rsidRDefault="00EF0417" w:rsidP="00EF0417">
      <w:pPr>
        <w:pStyle w:val="PL"/>
        <w:rPr>
          <w:lang w:val="en-US"/>
        </w:rPr>
      </w:pPr>
      <w:r w:rsidRPr="00353F5B">
        <w:rPr>
          <w:lang w:val="en-US"/>
        </w:rPr>
        <w:t xml:space="preserve">  &lt;/xs:complexType&gt;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lang w:val="en-US"/>
        </w:rPr>
      </w:pPr>
      <w:r w:rsidRPr="00353F5B">
        <w:rPr>
          <w:rFonts w:eastAsia="SimSun"/>
          <w:lang w:val="en-US"/>
        </w:rPr>
        <w:t>&lt;/xs:schema&gt;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936" w:name="_Toc20157587"/>
      <w:bookmarkStart w:id="937" w:name="_Toc27502644"/>
      <w:bookmarkStart w:id="938" w:name="_Toc45202365"/>
      <w:bookmarkStart w:id="939" w:name="_Toc51869705"/>
      <w:bookmarkStart w:id="940" w:name="_Toc154510398"/>
      <w:r w:rsidRPr="00EF0417">
        <w:rPr>
          <w:rFonts w:eastAsia="SimSun"/>
          <w:lang w:val="en-US"/>
        </w:rPr>
        <w:t>7.7.5</w:t>
      </w:r>
      <w:r w:rsidRPr="00EF0417">
        <w:rPr>
          <w:rFonts w:eastAsia="SimSun"/>
          <w:lang w:val="en-US"/>
        </w:rPr>
        <w:tab/>
        <w:t>Default document namespace</w:t>
      </w:r>
      <w:bookmarkEnd w:id="936"/>
      <w:bookmarkEnd w:id="937"/>
      <w:bookmarkEnd w:id="938"/>
      <w:bookmarkEnd w:id="939"/>
      <w:bookmarkEnd w:id="940"/>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r w:rsidRPr="006F7458">
        <w:t>urn:oma:xml:poc:list-service</w:t>
      </w:r>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941" w:name="_Toc20157588"/>
      <w:bookmarkStart w:id="942" w:name="_Toc27502645"/>
      <w:bookmarkStart w:id="943" w:name="_Toc45202366"/>
      <w:bookmarkStart w:id="944" w:name="_Toc51869706"/>
      <w:bookmarkStart w:id="945" w:name="_Toc154510399"/>
      <w:r>
        <w:rPr>
          <w:rFonts w:eastAsia="SimSun"/>
        </w:rPr>
        <w:t>7.7.6</w:t>
      </w:r>
      <w:r>
        <w:rPr>
          <w:rFonts w:eastAsia="SimSun"/>
        </w:rPr>
        <w:tab/>
        <w:t>MIME type</w:t>
      </w:r>
      <w:bookmarkEnd w:id="941"/>
      <w:bookmarkEnd w:id="942"/>
      <w:bookmarkEnd w:id="943"/>
      <w:bookmarkEnd w:id="944"/>
      <w:bookmarkEnd w:id="945"/>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application/xcap-diff+xml</w:t>
      </w:r>
      <w:r>
        <w:t xml:space="preserve"> MIME type.</w:t>
      </w:r>
    </w:p>
    <w:p w14:paraId="69B34DFB" w14:textId="77777777" w:rsidR="00EF0417" w:rsidRDefault="00EF0417" w:rsidP="00B747EB">
      <w:pPr>
        <w:pStyle w:val="Heading3"/>
        <w:rPr>
          <w:rFonts w:eastAsia="SimSun"/>
        </w:rPr>
      </w:pPr>
      <w:bookmarkStart w:id="946" w:name="_Toc20157589"/>
      <w:bookmarkStart w:id="947" w:name="_Toc27502646"/>
      <w:bookmarkStart w:id="948" w:name="_Toc45202367"/>
      <w:bookmarkStart w:id="949" w:name="_Toc51869707"/>
      <w:bookmarkStart w:id="950" w:name="_Toc154510400"/>
      <w:r>
        <w:rPr>
          <w:rFonts w:eastAsia="SimSun"/>
        </w:rPr>
        <w:t>7.7.7</w:t>
      </w:r>
      <w:r>
        <w:rPr>
          <w:rFonts w:eastAsia="SimSun"/>
        </w:rPr>
        <w:tab/>
        <w:t>Validation constraints</w:t>
      </w:r>
      <w:bookmarkEnd w:id="946"/>
      <w:bookmarkEnd w:id="947"/>
      <w:bookmarkEnd w:id="948"/>
      <w:bookmarkEnd w:id="949"/>
      <w:bookmarkEnd w:id="950"/>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951" w:name="_Toc20157590"/>
      <w:bookmarkStart w:id="952" w:name="_Toc27502647"/>
      <w:bookmarkStart w:id="953" w:name="_Toc45202368"/>
      <w:bookmarkStart w:id="954" w:name="_Toc51869708"/>
      <w:bookmarkStart w:id="955" w:name="_Toc154510401"/>
      <w:r>
        <w:rPr>
          <w:rFonts w:eastAsia="SimSun"/>
        </w:rPr>
        <w:t>7.7.8</w:t>
      </w:r>
      <w:r>
        <w:rPr>
          <w:rFonts w:eastAsia="SimSun"/>
        </w:rPr>
        <w:tab/>
        <w:t>Data semantics</w:t>
      </w:r>
      <w:bookmarkEnd w:id="951"/>
      <w:bookmarkEnd w:id="952"/>
      <w:bookmarkEnd w:id="953"/>
      <w:bookmarkEnd w:id="954"/>
      <w:bookmarkEnd w:id="955"/>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 xml:space="preserve">The "uri"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"uri"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956"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956"/>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Pr="00C8034F" w:rsidRDefault="00EF0417" w:rsidP="00EF0417">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957"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957"/>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t>&lt;anyExt&gt;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958" w:name="_Toc20157591"/>
      <w:bookmarkStart w:id="959" w:name="_Toc27502648"/>
      <w:bookmarkStart w:id="960" w:name="_Toc45202369"/>
      <w:bookmarkStart w:id="961" w:name="_Toc51869709"/>
      <w:bookmarkStart w:id="962" w:name="_Toc154510402"/>
      <w:r>
        <w:rPr>
          <w:rFonts w:eastAsia="SimSun"/>
          <w:lang w:val="fr-FR"/>
        </w:rPr>
        <w:t>7.7</w:t>
      </w:r>
      <w:r w:rsidRPr="00EF0417">
        <w:rPr>
          <w:rFonts w:eastAsia="SimSun"/>
          <w:lang w:val="fr-FR"/>
        </w:rPr>
        <w:t>.9</w:t>
      </w:r>
      <w:r w:rsidRPr="00EF0417">
        <w:rPr>
          <w:rFonts w:eastAsia="SimSun"/>
          <w:lang w:val="fr-FR"/>
        </w:rPr>
        <w:tab/>
        <w:t>Naming conventions</w:t>
      </w:r>
      <w:bookmarkEnd w:id="958"/>
      <w:bookmarkEnd w:id="959"/>
      <w:bookmarkEnd w:id="960"/>
      <w:bookmarkEnd w:id="961"/>
      <w:bookmarkEnd w:id="962"/>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963" w:name="_Toc20157592"/>
      <w:bookmarkStart w:id="964" w:name="_Toc27502649"/>
      <w:bookmarkStart w:id="965" w:name="_Toc45202370"/>
      <w:bookmarkStart w:id="966" w:name="_Toc51869710"/>
      <w:bookmarkStart w:id="967" w:name="_Toc154510403"/>
      <w:r>
        <w:rPr>
          <w:rFonts w:eastAsia="SimSun"/>
          <w:lang w:val="fr-FR"/>
        </w:rPr>
        <w:t>7.7</w:t>
      </w:r>
      <w:r w:rsidRPr="00EF0417">
        <w:rPr>
          <w:rFonts w:eastAsia="SimSun"/>
          <w:lang w:val="fr-FR"/>
        </w:rPr>
        <w:t>.10</w:t>
      </w:r>
      <w:r w:rsidRPr="00EF0417">
        <w:rPr>
          <w:rFonts w:eastAsia="SimSun"/>
          <w:lang w:val="fr-FR"/>
        </w:rPr>
        <w:tab/>
        <w:t>Global documents</w:t>
      </w:r>
      <w:bookmarkEnd w:id="963"/>
      <w:bookmarkEnd w:id="964"/>
      <w:bookmarkEnd w:id="965"/>
      <w:bookmarkEnd w:id="966"/>
      <w:bookmarkEnd w:id="967"/>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are located in a subdirectory of the global tree, with the subdirectory name specified by the byG</w:t>
      </w:r>
      <w:r>
        <w:rPr>
          <w:rFonts w:eastAsia="SimSun"/>
        </w:rPr>
        <w:t>roupID-</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968" w:name="_Toc20157593"/>
      <w:bookmarkStart w:id="969" w:name="_Toc27502650"/>
      <w:bookmarkStart w:id="970" w:name="_Toc45202371"/>
      <w:bookmarkStart w:id="971" w:name="_Toc51869711"/>
      <w:bookmarkStart w:id="972" w:name="_Toc154510404"/>
      <w:r>
        <w:rPr>
          <w:rFonts w:eastAsia="SimSun"/>
        </w:rPr>
        <w:t>7.7.11</w:t>
      </w:r>
      <w:r>
        <w:rPr>
          <w:rFonts w:eastAsia="SimSun"/>
        </w:rPr>
        <w:tab/>
        <w:t>Resource interdependencies</w:t>
      </w:r>
      <w:bookmarkEnd w:id="968"/>
      <w:bookmarkEnd w:id="969"/>
      <w:bookmarkEnd w:id="970"/>
      <w:bookmarkEnd w:id="971"/>
      <w:bookmarkEnd w:id="972"/>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973" w:name="_Toc20157594"/>
      <w:bookmarkStart w:id="974" w:name="_Toc27502651"/>
      <w:bookmarkStart w:id="975" w:name="_Toc45202372"/>
      <w:bookmarkStart w:id="976" w:name="_Toc51869712"/>
      <w:bookmarkStart w:id="977" w:name="_Toc154510405"/>
      <w:r>
        <w:rPr>
          <w:rFonts w:eastAsia="SimSun"/>
        </w:rPr>
        <w:t>7.7.12</w:t>
      </w:r>
      <w:r>
        <w:rPr>
          <w:rFonts w:eastAsia="SimSun"/>
        </w:rPr>
        <w:tab/>
        <w:t>Authorization policies</w:t>
      </w:r>
      <w:bookmarkEnd w:id="973"/>
      <w:bookmarkEnd w:id="974"/>
      <w:bookmarkEnd w:id="975"/>
      <w:bookmarkEnd w:id="976"/>
      <w:bookmarkEnd w:id="977"/>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978" w:name="_Toc20157595"/>
      <w:bookmarkStart w:id="979" w:name="_Toc27502652"/>
      <w:bookmarkStart w:id="980" w:name="_Toc45202373"/>
      <w:bookmarkStart w:id="981" w:name="_Toc51869713"/>
      <w:bookmarkStart w:id="982" w:name="_Toc154510406"/>
      <w:r w:rsidR="00283465">
        <w:t>Annex A (informative):</w:t>
      </w:r>
      <w:r w:rsidR="00283465">
        <w:br/>
        <w:t>Signalling flows</w:t>
      </w:r>
      <w:bookmarkEnd w:id="978"/>
      <w:bookmarkEnd w:id="979"/>
      <w:bookmarkEnd w:id="980"/>
      <w:bookmarkEnd w:id="981"/>
      <w:bookmarkEnd w:id="982"/>
    </w:p>
    <w:p w14:paraId="7100D7CA" w14:textId="77777777" w:rsidR="001B34AD" w:rsidRDefault="001B34AD" w:rsidP="00B747EB">
      <w:pPr>
        <w:pStyle w:val="Heading1"/>
      </w:pPr>
      <w:bookmarkStart w:id="983" w:name="_Toc20157596"/>
      <w:bookmarkStart w:id="984" w:name="_Toc27502653"/>
      <w:bookmarkStart w:id="985" w:name="_Toc45202374"/>
      <w:bookmarkStart w:id="986" w:name="_Toc51869714"/>
      <w:bookmarkStart w:id="987" w:name="_Toc154510407"/>
      <w:r>
        <w:t>A.1</w:t>
      </w:r>
      <w:r>
        <w:tab/>
        <w:t>Scope of signalling flows</w:t>
      </w:r>
      <w:bookmarkEnd w:id="983"/>
      <w:bookmarkEnd w:id="984"/>
      <w:bookmarkEnd w:id="985"/>
      <w:bookmarkEnd w:id="986"/>
      <w:bookmarkEnd w:id="987"/>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988" w:name="_Toc20157597"/>
      <w:bookmarkStart w:id="989" w:name="_Toc27502654"/>
      <w:bookmarkStart w:id="990" w:name="_Toc45202375"/>
      <w:bookmarkStart w:id="991" w:name="_Toc51869715"/>
      <w:bookmarkStart w:id="992" w:name="_Toc154510408"/>
      <w:r>
        <w:t>A.2</w:t>
      </w:r>
      <w:r>
        <w:tab/>
        <w:t>Signalling flows for group creation</w:t>
      </w:r>
      <w:bookmarkEnd w:id="988"/>
      <w:bookmarkEnd w:id="989"/>
      <w:bookmarkEnd w:id="990"/>
      <w:bookmarkEnd w:id="991"/>
      <w:bookmarkEnd w:id="992"/>
    </w:p>
    <w:p w14:paraId="60CC436F" w14:textId="77777777" w:rsidR="00844D88" w:rsidRDefault="00844D88" w:rsidP="00B747EB">
      <w:pPr>
        <w:pStyle w:val="Heading2"/>
      </w:pPr>
      <w:bookmarkStart w:id="993" w:name="_Toc20157598"/>
      <w:bookmarkStart w:id="994" w:name="_Toc27502655"/>
      <w:bookmarkStart w:id="995" w:name="_Toc45202376"/>
      <w:bookmarkStart w:id="996" w:name="_Toc51869716"/>
      <w:bookmarkStart w:id="997" w:name="_Toc154510409"/>
      <w:r>
        <w:t>A.2.1</w:t>
      </w:r>
      <w:r>
        <w:tab/>
        <w:t>General</w:t>
      </w:r>
      <w:bookmarkEnd w:id="993"/>
      <w:bookmarkEnd w:id="994"/>
      <w:bookmarkEnd w:id="995"/>
      <w:bookmarkEnd w:id="996"/>
      <w:bookmarkEnd w:id="997"/>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r w:rsidRPr="00AF0EEB">
        <w:t>sip:user</w:t>
      </w:r>
      <w:r w:rsidRPr="00AF0EEB">
        <w:rPr>
          <w:i/>
        </w:rPr>
        <w:t>&lt;sometext&gt;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r w:rsidRPr="00AF0EEB">
        <w:t>sip:group</w:t>
      </w:r>
      <w:r w:rsidRPr="00AF0EEB">
        <w:rPr>
          <w:i/>
        </w:rPr>
        <w:t>&lt;sometext&gt;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r w:rsidRPr="002067A8">
        <w:t>sip:group</w:t>
      </w:r>
      <w:r w:rsidRPr="002067A8">
        <w:rPr>
          <w:i/>
        </w:rPr>
        <w:t>&lt;</w:t>
      </w:r>
      <w:r>
        <w:rPr>
          <w:i/>
        </w:rPr>
        <w:t>sometext</w:t>
      </w:r>
      <w:r w:rsidRPr="002067A8">
        <w:rPr>
          <w:i/>
        </w:rPr>
        <w:t>&gt;</w:t>
      </w:r>
      <w:r w:rsidRPr="002067A8">
        <w:t>@</w:t>
      </w:r>
      <w:r>
        <w:t>MCPTTSP2</w:t>
      </w:r>
      <w:r w:rsidRPr="002067A8">
        <w:t>.example.com</w:t>
      </w:r>
    </w:p>
    <w:p w14:paraId="21CB8C16" w14:textId="77777777" w:rsidR="001B34AD" w:rsidRDefault="001B34AD" w:rsidP="00B747EB">
      <w:pPr>
        <w:pStyle w:val="Heading2"/>
      </w:pPr>
      <w:bookmarkStart w:id="998" w:name="_Toc20157599"/>
      <w:bookmarkStart w:id="999" w:name="_Toc27502656"/>
      <w:bookmarkStart w:id="1000" w:name="_Toc45202377"/>
      <w:bookmarkStart w:id="1001" w:name="_Toc51869717"/>
      <w:bookmarkStart w:id="1002" w:name="_Toc154510410"/>
      <w:r>
        <w:t>A.2.</w:t>
      </w:r>
      <w:r w:rsidR="00844D88">
        <w:t>2</w:t>
      </w:r>
      <w:r>
        <w:tab/>
        <w:t>GMC creating a MCPTT group on behalf of MCPTT user served by the GMC</w:t>
      </w:r>
      <w:bookmarkEnd w:id="998"/>
      <w:bookmarkEnd w:id="999"/>
      <w:bookmarkEnd w:id="1000"/>
      <w:bookmarkEnd w:id="1001"/>
      <w:bookmarkEnd w:id="1002"/>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7pt;height:158.4pt" o:ole="">
            <v:imagedata r:id="rId16" o:title=""/>
          </v:shape>
          <o:OLEObject Type="Embed" ProgID="Visio.Drawing.11" ShapeID="_x0000_i1025" DrawAspect="Content" ObjectID="_1765123165" r:id="rId17"/>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003" w:name="_MCCTEMPBM_CRPT98720031___7"/>
        <w:bookmarkEnd w:id="1003"/>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bookmarkStart w:id="1004" w:name="_MCCTEMPBM_CRPT98720032___7"/>
        <w:bookmarkEnd w:id="1004"/>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"uri" attribute of the &lt;list-service&gt; element of the &lt;group&gt; root element. The "uri"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tab/>
        <w:t xml:space="preserve">GMS-1 </w:t>
      </w:r>
      <w:r w:rsidR="001B34AD">
        <w:t>accepts the HTTP PUT request with HTTP 201 (Created) response.</w:t>
      </w:r>
    </w:p>
    <w:p w14:paraId="2216CC68" w14:textId="77777777" w:rsidR="00F200B2" w:rsidRDefault="00F200B2" w:rsidP="00B747EB">
      <w:pPr>
        <w:pStyle w:val="Heading2"/>
      </w:pPr>
      <w:bookmarkStart w:id="1005" w:name="_Toc20157600"/>
      <w:bookmarkStart w:id="1006" w:name="_Toc27502657"/>
      <w:bookmarkStart w:id="1007" w:name="_Toc45202378"/>
      <w:bookmarkStart w:id="1008" w:name="_Toc51869718"/>
      <w:bookmarkStart w:id="1009" w:name="_Toc154510411"/>
      <w:r>
        <w:t>A.2.3</w:t>
      </w:r>
      <w:r>
        <w:tab/>
        <w:t>GMC performing a temporary MCPTT group formation of two MCPTT groups to be combined</w:t>
      </w:r>
      <w:bookmarkEnd w:id="1005"/>
      <w:bookmarkEnd w:id="1006"/>
      <w:bookmarkEnd w:id="1007"/>
      <w:bookmarkEnd w:id="1008"/>
      <w:bookmarkEnd w:id="1009"/>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26" type="#_x0000_t75" style="width:430.1pt;height:443.25pt" o:ole="">
            <v:imagedata r:id="rId19" o:title=""/>
          </v:shape>
          <o:OLEObject Type="Embed" ProgID="Visio.Drawing.11" ShapeID="_x0000_i1026" DrawAspect="Content" ObjectID="_1765123166" r:id="rId20"/>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866784" w:rsidRDefault="00F200B2" w:rsidP="00E63FF7">
            <w:pPr>
              <w:pStyle w:val="PL"/>
            </w:pPr>
            <w:r w:rsidRPr="00A70636">
              <w:rPr>
                <w:lang w:val="fr-FR"/>
              </w:rPr>
              <w:t xml:space="preserve">  </w:t>
            </w:r>
            <w:r>
              <w:t>xmlns="urn:oma:xml:poc:list-service"</w:t>
            </w:r>
          </w:p>
          <w:p w14:paraId="36A20678" w14:textId="77777777" w:rsidR="00F200B2" w:rsidRPr="00866784" w:rsidRDefault="00F200B2" w:rsidP="00E63FF7">
            <w:pPr>
              <w:pStyle w:val="PL"/>
            </w:pPr>
            <w:r>
              <w:t xml:space="preserve">  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bookmarkStart w:id="1010" w:name="_MCCTEMPBM_CRPT98720033___7"/>
        <w:bookmarkEnd w:id="1010"/>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 charset="utf-8"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bookmarkStart w:id="1011" w:name="_MCCTEMPBM_CRPT98720034___7"/>
        <w:bookmarkEnd w:id="1011"/>
      </w:tr>
    </w:tbl>
    <w:p w14:paraId="6794E5F0" w14:textId="77777777" w:rsidR="00F200B2" w:rsidRDefault="00F200B2" w:rsidP="00F200B2">
      <w:pPr>
        <w:pStyle w:val="B1"/>
      </w:pPr>
    </w:p>
    <w:p w14:paraId="56461728" w14:textId="77777777" w:rsidR="00F200B2" w:rsidRDefault="00F200B2" w:rsidP="00F200B2">
      <w:pPr>
        <w:pStyle w:val="B1"/>
      </w:pPr>
      <w:r>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 charset="utf-8"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&lt;mcpttgi:constituent-MCPTT-group-IDs&gt;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bookmarkStart w:id="1012" w:name="_MCCTEMPBM_CRPT98720035___7"/>
        <w:bookmarkEnd w:id="1012"/>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&lt;/mcptt-Params&gt;</w:t>
            </w:r>
          </w:p>
          <w:p w14:paraId="68728615" w14:textId="77777777" w:rsidR="00F200B2" w:rsidRPr="0029165B" w:rsidRDefault="00F200B2" w:rsidP="00E63FF7">
            <w:pPr>
              <w:pStyle w:val="PL"/>
            </w:pPr>
            <w:r w:rsidRPr="0029165B">
              <w:t>&lt;/mcptt-info&gt;</w:t>
            </w:r>
          </w:p>
          <w:p w14:paraId="0C8EC047" w14:textId="77777777" w:rsidR="00F200B2" w:rsidRPr="0029165B" w:rsidRDefault="00F200B2" w:rsidP="00E63FF7">
            <w:pPr>
              <w:pStyle w:val="PL"/>
            </w:pPr>
            <w:r w:rsidRPr="0029165B">
              <w:t>--xyz--</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t xml:space="preserve">  </w:t>
            </w:r>
            <w:r>
              <w:t>&lt;d:element&gt;</w:t>
            </w:r>
          </w:p>
          <w:p w14:paraId="6E00F4ED" w14:textId="77777777" w:rsidR="00F200B2" w:rsidRPr="00866784" w:rsidRDefault="00F200B2" w:rsidP="00E63FF7">
            <w:pPr>
              <w:pStyle w:val="PL"/>
            </w:pPr>
            <w:r>
              <w:t>&lt;/d:xcap-diff&gt;</w:t>
            </w:r>
          </w:p>
        </w:tc>
        <w:bookmarkStart w:id="1013" w:name="_MCCTEMPBM_CRPT98720036___7"/>
        <w:bookmarkEnd w:id="1013"/>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r>
        <w:br w:type="page"/>
      </w:r>
      <w:bookmarkStart w:id="1014" w:name="_Toc20157601"/>
      <w:bookmarkStart w:id="1015" w:name="_Toc27502658"/>
      <w:bookmarkStart w:id="1016" w:name="_Toc45202379"/>
      <w:bookmarkStart w:id="1017" w:name="_Toc51869719"/>
      <w:bookmarkStart w:id="1018" w:name="_Toc154510412"/>
      <w:r w:rsidR="000751C7">
        <w:rPr>
          <w:lang w:eastAsia="zh-CN"/>
        </w:rPr>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014"/>
      <w:bookmarkEnd w:id="1015"/>
      <w:bookmarkEnd w:id="1016"/>
      <w:bookmarkEnd w:id="1017"/>
      <w:bookmarkEnd w:id="1018"/>
    </w:p>
    <w:p w14:paraId="46A9C097" w14:textId="77777777" w:rsidR="000751C7" w:rsidRPr="0073469F" w:rsidRDefault="000751C7" w:rsidP="00B747EB">
      <w:pPr>
        <w:pStyle w:val="Heading1"/>
      </w:pPr>
      <w:bookmarkStart w:id="1019" w:name="_Toc20157602"/>
      <w:bookmarkStart w:id="1020" w:name="_Toc27502659"/>
      <w:bookmarkStart w:id="1021" w:name="_Toc45202380"/>
      <w:bookmarkStart w:id="1022" w:name="_Toc51869720"/>
      <w:bookmarkStart w:id="1023" w:name="_Toc154510413"/>
      <w:r>
        <w:rPr>
          <w:lang w:eastAsia="zh-CN"/>
        </w:rPr>
        <w:t>B.1</w:t>
      </w:r>
      <w:r w:rsidRPr="0073469F">
        <w:tab/>
        <w:t>IANA registration template</w:t>
      </w:r>
      <w:r>
        <w:t>s for MIME types</w:t>
      </w:r>
      <w:bookmarkEnd w:id="1019"/>
      <w:bookmarkEnd w:id="1020"/>
      <w:bookmarkEnd w:id="1021"/>
      <w:bookmarkEnd w:id="1022"/>
      <w:bookmarkEnd w:id="1023"/>
    </w:p>
    <w:p w14:paraId="794E3419" w14:textId="77777777" w:rsidR="000751C7" w:rsidRPr="0073469F" w:rsidRDefault="000751C7" w:rsidP="00B747EB">
      <w:pPr>
        <w:pStyle w:val="Heading2"/>
      </w:pPr>
      <w:bookmarkStart w:id="1024" w:name="_Toc20157603"/>
      <w:bookmarkStart w:id="1025" w:name="_Toc27502660"/>
      <w:bookmarkStart w:id="1026" w:name="_Toc45202381"/>
      <w:bookmarkStart w:id="1027" w:name="_Toc51869721"/>
      <w:bookmarkStart w:id="1028" w:name="_Toc154510414"/>
      <w:r>
        <w:rPr>
          <w:lang w:eastAsia="zh-CN"/>
        </w:rPr>
        <w:t>B.1.1</w:t>
      </w:r>
      <w:r w:rsidRPr="0073469F">
        <w:tab/>
      </w:r>
      <w:r>
        <w:t>application/</w:t>
      </w:r>
      <w:r w:rsidR="00E22200">
        <w:t>vnd</w:t>
      </w:r>
      <w:r>
        <w:t xml:space="preserve">.3gpp.GMOP+xml </w:t>
      </w:r>
      <w:r w:rsidRPr="0073469F">
        <w:t>IANA registration template</w:t>
      </w:r>
      <w:bookmarkEnd w:id="1024"/>
      <w:bookmarkEnd w:id="1025"/>
      <w:bookmarkEnd w:id="1026"/>
      <w:bookmarkEnd w:id="1027"/>
      <w:bookmarkEnd w:id="1028"/>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r w:rsidRPr="0073469F">
        <w:t>i)</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6137ABB2" w14:textId="77777777" w:rsidR="00B27625" w:rsidRDefault="00B27625" w:rsidP="00B27625">
      <w:pPr>
        <w:pStyle w:val="Heading1"/>
      </w:pPr>
      <w:bookmarkStart w:id="1029" w:name="_Toc20157604"/>
      <w:bookmarkStart w:id="1030" w:name="_Toc27502661"/>
      <w:bookmarkStart w:id="1031" w:name="_Toc45202382"/>
      <w:bookmarkStart w:id="1032" w:name="_Toc51869722"/>
      <w:bookmarkStart w:id="1033" w:name="_Toc154510415"/>
      <w:r>
        <w:t>Annex C (normative):</w:t>
      </w:r>
      <w:bookmarkEnd w:id="1033"/>
      <w:r>
        <w:tab/>
      </w:r>
    </w:p>
    <w:p w14:paraId="2FC2AD86" w14:textId="77777777" w:rsidR="00B27625" w:rsidRDefault="00B27625" w:rsidP="00B27625">
      <w:pPr>
        <w:pStyle w:val="Heading1"/>
        <w:ind w:left="0" w:firstLine="0"/>
      </w:pPr>
      <w:bookmarkStart w:id="1034" w:name="_Toc154510416"/>
      <w:r>
        <w:t>Mapping of EPS-specific terms to 5GS</w:t>
      </w:r>
      <w:bookmarkEnd w:id="1034"/>
    </w:p>
    <w:p w14:paraId="28C1CFED" w14:textId="27C7FD70" w:rsidR="00B27625" w:rsidRDefault="00B27625" w:rsidP="00B27625">
      <w:pPr>
        <w:rPr>
          <w:lang w:eastAsia="zh-CN"/>
        </w:rPr>
      </w:pPr>
      <w:r>
        <w:rPr>
          <w:lang w:eastAsia="zh-CN"/>
        </w:rPr>
        <w:t>In 5GS ProSe,</w:t>
      </w:r>
      <w:r w:rsidRPr="00967319">
        <w:rPr>
          <w:lang w:eastAsia="zh-CN"/>
        </w:rPr>
        <w:t xml:space="preserve"> </w:t>
      </w:r>
      <w:r>
        <w:rPr>
          <w:lang w:eastAsia="zh-CN"/>
        </w:rPr>
        <w:t>P</w:t>
      </w:r>
      <w:r w:rsidRPr="00967319">
        <w:rPr>
          <w:lang w:eastAsia="zh-CN"/>
        </w:rPr>
        <w:t>roSe Per-Packet Priority (PPPP)</w:t>
      </w:r>
      <w:r>
        <w:rPr>
          <w:rFonts w:hint="eastAsia"/>
          <w:lang w:eastAsia="zh-CN"/>
        </w:rPr>
        <w:t xml:space="preserve"> is</w:t>
      </w:r>
      <w:r w:rsidRPr="00EE715C">
        <w:rPr>
          <w:lang w:eastAsia="zh-CN"/>
        </w:rPr>
        <w:t xml:space="preserve"> replaced </w:t>
      </w:r>
      <w:r>
        <w:rPr>
          <w:rFonts w:hint="eastAsia"/>
          <w:lang w:eastAsia="zh-CN"/>
        </w:rPr>
        <w:t>by</w:t>
      </w:r>
      <w:r w:rsidRPr="00EE715C">
        <w:rPr>
          <w:lang w:eastAsia="zh-CN"/>
        </w:rPr>
        <w:t xml:space="preserve"> </w:t>
      </w:r>
      <w:r>
        <w:rPr>
          <w:rFonts w:hint="eastAsia"/>
          <w:lang w:eastAsia="zh-CN"/>
        </w:rPr>
        <w:t>5G ProSe PC</w:t>
      </w:r>
      <w:r>
        <w:rPr>
          <w:rFonts w:hint="eastAsia"/>
        </w:rPr>
        <w:t xml:space="preserve">5 </w:t>
      </w:r>
      <w:r>
        <w:rPr>
          <w:rFonts w:hint="eastAsia"/>
          <w:lang w:eastAsia="zh-CN"/>
        </w:rPr>
        <w:t>5</w:t>
      </w:r>
      <w:r>
        <w:rPr>
          <w:rFonts w:hint="eastAsia"/>
        </w:rPr>
        <w:t>Q</w:t>
      </w:r>
      <w:r>
        <w:rPr>
          <w:rFonts w:hint="eastAsia"/>
          <w:lang w:eastAsia="zh-CN"/>
        </w:rPr>
        <w:t>I (</w:t>
      </w:r>
      <w:r w:rsidRPr="003974D1">
        <w:rPr>
          <w:lang w:eastAsia="zh-CN"/>
        </w:rPr>
        <w:t>PQI</w:t>
      </w:r>
      <w:r w:rsidRPr="003974D1">
        <w:rPr>
          <w:rFonts w:hint="eastAsia"/>
          <w:lang w:eastAsia="zh-CN"/>
        </w:rPr>
        <w:t>)</w:t>
      </w:r>
      <w:r>
        <w:rPr>
          <w:lang w:eastAsia="zh-CN"/>
        </w:rPr>
        <w:t>, the PQI related elements is equivalent of the PPPP related elements.</w:t>
      </w:r>
    </w:p>
    <w:p w14:paraId="3993F80D" w14:textId="387983CB" w:rsidR="00E613DE" w:rsidRPr="004D3578" w:rsidRDefault="00E613DE" w:rsidP="00B747EB">
      <w:pPr>
        <w:pStyle w:val="Heading8"/>
      </w:pPr>
      <w:bookmarkStart w:id="1035" w:name="_Toc154510417"/>
      <w:r>
        <w:t xml:space="preserve">Annex </w:t>
      </w:r>
      <w:r w:rsidR="000751C7">
        <w:t>C</w:t>
      </w:r>
      <w:r w:rsidRPr="004D3578">
        <w:t xml:space="preserve"> (informative):</w:t>
      </w:r>
      <w:r w:rsidRPr="004D3578">
        <w:br/>
        <w:t>Change history</w:t>
      </w:r>
      <w:bookmarkEnd w:id="1029"/>
      <w:bookmarkEnd w:id="1030"/>
      <w:bookmarkEnd w:id="1031"/>
      <w:bookmarkEnd w:id="1032"/>
      <w:bookmarkEnd w:id="1035"/>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525"/>
        <w:gridCol w:w="183"/>
        <w:gridCol w:w="242"/>
        <w:gridCol w:w="284"/>
        <w:gridCol w:w="141"/>
        <w:gridCol w:w="287"/>
        <w:gridCol w:w="4675"/>
        <w:gridCol w:w="50"/>
        <w:gridCol w:w="658"/>
        <w:gridCol w:w="51"/>
        <w:gridCol w:w="695"/>
      </w:tblGrid>
      <w:tr w:rsidR="00C3183D" w:rsidRPr="004D3578" w14:paraId="1DE4F06B" w14:textId="77777777" w:rsidTr="00C3183D">
        <w:trPr>
          <w:cantSplit/>
        </w:trPr>
        <w:tc>
          <w:tcPr>
            <w:tcW w:w="10485" w:type="dxa"/>
            <w:gridSpan w:val="15"/>
            <w:tcBorders>
              <w:bottom w:val="nil"/>
            </w:tcBorders>
            <w:shd w:val="solid" w:color="FFFFFF" w:fill="auto"/>
          </w:tcPr>
          <w:bookmarkEnd w:id="589"/>
          <w:p w14:paraId="7C9FEA1A" w14:textId="77777777" w:rsidR="00C3183D" w:rsidRPr="004D3578" w:rsidRDefault="00C3183D" w:rsidP="00FB6D0A">
            <w:pPr>
              <w:pStyle w:val="TAL"/>
              <w:jc w:val="center"/>
              <w:rPr>
                <w:b/>
                <w:sz w:val="16"/>
                <w:lang w:eastAsia="en-US"/>
              </w:rPr>
            </w:pPr>
            <w:r w:rsidRPr="004D3578">
              <w:rPr>
                <w:b/>
                <w:lang w:eastAsia="en-US"/>
              </w:rPr>
              <w:t>Change history</w:t>
            </w:r>
          </w:p>
        </w:tc>
      </w:tr>
      <w:tr w:rsidR="00C3183D" w:rsidRPr="004D3578" w14:paraId="0D082344" w14:textId="77777777" w:rsidTr="00C3183D">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gridSpan w:val="3"/>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gridSpan w:val="2"/>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gridSpan w:val="2"/>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gridSpan w:val="2"/>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gridSpan w:val="2"/>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C3183D">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gridSpan w:val="3"/>
            <w:shd w:val="solid" w:color="FFFFFF" w:fill="auto"/>
          </w:tcPr>
          <w:p w14:paraId="27440A28" w14:textId="77777777" w:rsidR="00C3183D" w:rsidRPr="00B968B0" w:rsidRDefault="00C3183D" w:rsidP="00FB6D0A">
            <w:pPr>
              <w:pStyle w:val="TAL"/>
              <w:rPr>
                <w:lang w:eastAsia="en-US"/>
              </w:rPr>
            </w:pPr>
          </w:p>
        </w:tc>
        <w:tc>
          <w:tcPr>
            <w:tcW w:w="526" w:type="dxa"/>
            <w:gridSpan w:val="2"/>
            <w:shd w:val="solid" w:color="FFFFFF" w:fill="auto"/>
          </w:tcPr>
          <w:p w14:paraId="78465820" w14:textId="77777777" w:rsidR="00C3183D" w:rsidRPr="00B968B0" w:rsidRDefault="00C3183D" w:rsidP="00FB6D0A">
            <w:pPr>
              <w:pStyle w:val="TAL"/>
              <w:rPr>
                <w:lang w:eastAsia="en-US"/>
              </w:rPr>
            </w:pPr>
          </w:p>
        </w:tc>
        <w:tc>
          <w:tcPr>
            <w:tcW w:w="428" w:type="dxa"/>
            <w:gridSpan w:val="2"/>
            <w:shd w:val="solid" w:color="FFFFFF" w:fill="auto"/>
          </w:tcPr>
          <w:p w14:paraId="3DAFBB49" w14:textId="77777777" w:rsidR="00C3183D" w:rsidRPr="00B968B0" w:rsidRDefault="00C3183D" w:rsidP="00FB6D0A">
            <w:pPr>
              <w:pStyle w:val="TAL"/>
              <w:rPr>
                <w:lang w:eastAsia="en-US"/>
              </w:rPr>
            </w:pPr>
          </w:p>
        </w:tc>
        <w:tc>
          <w:tcPr>
            <w:tcW w:w="4725" w:type="dxa"/>
            <w:gridSpan w:val="2"/>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gridSpan w:val="2"/>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C3183D">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gridSpan w:val="3"/>
            <w:shd w:val="solid" w:color="FFFFFF" w:fill="auto"/>
          </w:tcPr>
          <w:p w14:paraId="393524B9" w14:textId="77777777" w:rsidR="00C3183D" w:rsidRPr="00B968B0" w:rsidRDefault="00C3183D" w:rsidP="00352A8C">
            <w:pPr>
              <w:pStyle w:val="TAL"/>
              <w:rPr>
                <w:lang w:eastAsia="en-US"/>
              </w:rPr>
            </w:pPr>
          </w:p>
        </w:tc>
        <w:tc>
          <w:tcPr>
            <w:tcW w:w="526" w:type="dxa"/>
            <w:gridSpan w:val="2"/>
            <w:shd w:val="solid" w:color="FFFFFF" w:fill="auto"/>
          </w:tcPr>
          <w:p w14:paraId="46CEAACB" w14:textId="77777777" w:rsidR="00C3183D" w:rsidRPr="00B968B0" w:rsidRDefault="00C3183D" w:rsidP="00352A8C">
            <w:pPr>
              <w:pStyle w:val="TAL"/>
              <w:rPr>
                <w:lang w:eastAsia="en-US"/>
              </w:rPr>
            </w:pPr>
          </w:p>
        </w:tc>
        <w:tc>
          <w:tcPr>
            <w:tcW w:w="428" w:type="dxa"/>
            <w:gridSpan w:val="2"/>
            <w:shd w:val="solid" w:color="FFFFFF" w:fill="auto"/>
          </w:tcPr>
          <w:p w14:paraId="017B0292" w14:textId="77777777" w:rsidR="00C3183D" w:rsidRPr="00B968B0" w:rsidRDefault="00C3183D" w:rsidP="00352A8C">
            <w:pPr>
              <w:pStyle w:val="TAL"/>
              <w:rPr>
                <w:lang w:eastAsia="en-US"/>
              </w:rPr>
            </w:pPr>
          </w:p>
        </w:tc>
        <w:tc>
          <w:tcPr>
            <w:tcW w:w="4725" w:type="dxa"/>
            <w:gridSpan w:val="2"/>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gridSpan w:val="2"/>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C3183D">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gridSpan w:val="3"/>
            <w:shd w:val="solid" w:color="FFFFFF" w:fill="auto"/>
          </w:tcPr>
          <w:p w14:paraId="5CC4F1FE" w14:textId="77777777" w:rsidR="00C3183D" w:rsidRPr="00B968B0" w:rsidRDefault="00C3183D" w:rsidP="00352A8C">
            <w:pPr>
              <w:pStyle w:val="TAL"/>
              <w:rPr>
                <w:lang w:eastAsia="en-US"/>
              </w:rPr>
            </w:pPr>
          </w:p>
        </w:tc>
        <w:tc>
          <w:tcPr>
            <w:tcW w:w="526" w:type="dxa"/>
            <w:gridSpan w:val="2"/>
            <w:shd w:val="solid" w:color="FFFFFF" w:fill="auto"/>
          </w:tcPr>
          <w:p w14:paraId="0A8483B4" w14:textId="77777777" w:rsidR="00C3183D" w:rsidRPr="00B968B0" w:rsidRDefault="00C3183D" w:rsidP="00352A8C">
            <w:pPr>
              <w:pStyle w:val="TAL"/>
              <w:rPr>
                <w:lang w:eastAsia="en-US"/>
              </w:rPr>
            </w:pPr>
          </w:p>
        </w:tc>
        <w:tc>
          <w:tcPr>
            <w:tcW w:w="428" w:type="dxa"/>
            <w:gridSpan w:val="2"/>
            <w:shd w:val="solid" w:color="FFFFFF" w:fill="auto"/>
          </w:tcPr>
          <w:p w14:paraId="18BD4F7C" w14:textId="77777777" w:rsidR="00C3183D" w:rsidRPr="00B968B0" w:rsidRDefault="00C3183D" w:rsidP="00352A8C">
            <w:pPr>
              <w:pStyle w:val="TAL"/>
              <w:rPr>
                <w:lang w:eastAsia="en-US"/>
              </w:rPr>
            </w:pPr>
          </w:p>
        </w:tc>
        <w:tc>
          <w:tcPr>
            <w:tcW w:w="4725" w:type="dxa"/>
            <w:gridSpan w:val="2"/>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gridSpan w:val="2"/>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C3183D">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gridSpan w:val="3"/>
            <w:shd w:val="solid" w:color="FFFFFF" w:fill="auto"/>
          </w:tcPr>
          <w:p w14:paraId="68C2E5B4" w14:textId="77777777" w:rsidR="00C3183D" w:rsidRPr="00B968B0" w:rsidRDefault="00C3183D" w:rsidP="00352A8C">
            <w:pPr>
              <w:pStyle w:val="TAL"/>
              <w:rPr>
                <w:lang w:eastAsia="en-US"/>
              </w:rPr>
            </w:pPr>
          </w:p>
        </w:tc>
        <w:tc>
          <w:tcPr>
            <w:tcW w:w="526" w:type="dxa"/>
            <w:gridSpan w:val="2"/>
            <w:shd w:val="solid" w:color="FFFFFF" w:fill="auto"/>
          </w:tcPr>
          <w:p w14:paraId="17F315C4" w14:textId="77777777" w:rsidR="00C3183D" w:rsidRPr="00B968B0" w:rsidRDefault="00C3183D" w:rsidP="00352A8C">
            <w:pPr>
              <w:pStyle w:val="TAL"/>
              <w:rPr>
                <w:lang w:eastAsia="en-US"/>
              </w:rPr>
            </w:pPr>
          </w:p>
        </w:tc>
        <w:tc>
          <w:tcPr>
            <w:tcW w:w="428" w:type="dxa"/>
            <w:gridSpan w:val="2"/>
            <w:shd w:val="solid" w:color="FFFFFF" w:fill="auto"/>
          </w:tcPr>
          <w:p w14:paraId="6396BED7" w14:textId="77777777" w:rsidR="00C3183D" w:rsidRPr="00B968B0" w:rsidRDefault="00C3183D" w:rsidP="00352A8C">
            <w:pPr>
              <w:pStyle w:val="TAL"/>
              <w:rPr>
                <w:lang w:eastAsia="en-US"/>
              </w:rPr>
            </w:pPr>
          </w:p>
        </w:tc>
        <w:tc>
          <w:tcPr>
            <w:tcW w:w="4725" w:type="dxa"/>
            <w:gridSpan w:val="2"/>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gridSpan w:val="2"/>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C3183D">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gridSpan w:val="3"/>
            <w:shd w:val="solid" w:color="FFFFFF" w:fill="auto"/>
          </w:tcPr>
          <w:p w14:paraId="759D2C19" w14:textId="77777777" w:rsidR="00C3183D" w:rsidRPr="00B968B0" w:rsidRDefault="00C3183D" w:rsidP="00D629BF">
            <w:pPr>
              <w:pStyle w:val="TAL"/>
              <w:rPr>
                <w:lang w:eastAsia="en-US"/>
              </w:rPr>
            </w:pPr>
          </w:p>
        </w:tc>
        <w:tc>
          <w:tcPr>
            <w:tcW w:w="526" w:type="dxa"/>
            <w:gridSpan w:val="2"/>
            <w:shd w:val="solid" w:color="FFFFFF" w:fill="auto"/>
          </w:tcPr>
          <w:p w14:paraId="29B1A675" w14:textId="77777777" w:rsidR="00C3183D" w:rsidRPr="00B968B0" w:rsidRDefault="00C3183D" w:rsidP="00D629BF">
            <w:pPr>
              <w:pStyle w:val="TAL"/>
              <w:rPr>
                <w:lang w:eastAsia="en-US"/>
              </w:rPr>
            </w:pPr>
          </w:p>
        </w:tc>
        <w:tc>
          <w:tcPr>
            <w:tcW w:w="428" w:type="dxa"/>
            <w:gridSpan w:val="2"/>
            <w:shd w:val="solid" w:color="FFFFFF" w:fill="auto"/>
          </w:tcPr>
          <w:p w14:paraId="1F4B9539" w14:textId="77777777" w:rsidR="00C3183D" w:rsidRPr="00B968B0" w:rsidRDefault="00C3183D" w:rsidP="00D629BF">
            <w:pPr>
              <w:pStyle w:val="TAL"/>
              <w:rPr>
                <w:lang w:eastAsia="en-US"/>
              </w:rPr>
            </w:pPr>
          </w:p>
        </w:tc>
        <w:tc>
          <w:tcPr>
            <w:tcW w:w="4725" w:type="dxa"/>
            <w:gridSpan w:val="2"/>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gridSpan w:val="2"/>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C3183D">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gridSpan w:val="3"/>
            <w:shd w:val="solid" w:color="FFFFFF" w:fill="auto"/>
          </w:tcPr>
          <w:p w14:paraId="7CA9F91A" w14:textId="77777777" w:rsidR="00C3183D" w:rsidRPr="00B968B0" w:rsidRDefault="00C3183D" w:rsidP="0096476A">
            <w:pPr>
              <w:pStyle w:val="TAL"/>
              <w:rPr>
                <w:lang w:eastAsia="en-US"/>
              </w:rPr>
            </w:pPr>
          </w:p>
        </w:tc>
        <w:tc>
          <w:tcPr>
            <w:tcW w:w="526" w:type="dxa"/>
            <w:gridSpan w:val="2"/>
            <w:shd w:val="solid" w:color="FFFFFF" w:fill="auto"/>
          </w:tcPr>
          <w:p w14:paraId="1FC64B4A" w14:textId="77777777" w:rsidR="00C3183D" w:rsidRPr="00B968B0" w:rsidRDefault="00C3183D" w:rsidP="0096476A">
            <w:pPr>
              <w:pStyle w:val="TAL"/>
              <w:rPr>
                <w:lang w:eastAsia="en-US"/>
              </w:rPr>
            </w:pPr>
          </w:p>
        </w:tc>
        <w:tc>
          <w:tcPr>
            <w:tcW w:w="428" w:type="dxa"/>
            <w:gridSpan w:val="2"/>
            <w:shd w:val="solid" w:color="FFFFFF" w:fill="auto"/>
          </w:tcPr>
          <w:p w14:paraId="15431EA4" w14:textId="77777777" w:rsidR="00C3183D" w:rsidRPr="00B968B0" w:rsidRDefault="00C3183D" w:rsidP="0096476A">
            <w:pPr>
              <w:pStyle w:val="TAL"/>
              <w:rPr>
                <w:lang w:eastAsia="en-US"/>
              </w:rPr>
            </w:pPr>
          </w:p>
        </w:tc>
        <w:tc>
          <w:tcPr>
            <w:tcW w:w="4725" w:type="dxa"/>
            <w:gridSpan w:val="2"/>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gridSpan w:val="2"/>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C3183D">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gridSpan w:val="3"/>
            <w:shd w:val="solid" w:color="FFFFFF" w:fill="auto"/>
          </w:tcPr>
          <w:p w14:paraId="492435DE" w14:textId="77777777" w:rsidR="00C3183D" w:rsidRPr="00B968B0" w:rsidRDefault="00C3183D" w:rsidP="00B00ACF">
            <w:pPr>
              <w:pStyle w:val="TAL"/>
              <w:rPr>
                <w:lang w:eastAsia="en-US"/>
              </w:rPr>
            </w:pPr>
          </w:p>
        </w:tc>
        <w:tc>
          <w:tcPr>
            <w:tcW w:w="526" w:type="dxa"/>
            <w:gridSpan w:val="2"/>
            <w:shd w:val="solid" w:color="FFFFFF" w:fill="auto"/>
          </w:tcPr>
          <w:p w14:paraId="0D335DB1" w14:textId="77777777" w:rsidR="00C3183D" w:rsidRPr="00B968B0" w:rsidRDefault="00C3183D" w:rsidP="00B00ACF">
            <w:pPr>
              <w:pStyle w:val="TAL"/>
              <w:rPr>
                <w:lang w:eastAsia="en-US"/>
              </w:rPr>
            </w:pPr>
          </w:p>
        </w:tc>
        <w:tc>
          <w:tcPr>
            <w:tcW w:w="428" w:type="dxa"/>
            <w:gridSpan w:val="2"/>
            <w:shd w:val="solid" w:color="FFFFFF" w:fill="auto"/>
          </w:tcPr>
          <w:p w14:paraId="069E1331" w14:textId="77777777" w:rsidR="00C3183D" w:rsidRPr="00B968B0" w:rsidRDefault="00C3183D" w:rsidP="00B00ACF">
            <w:pPr>
              <w:pStyle w:val="TAL"/>
              <w:rPr>
                <w:lang w:eastAsia="en-US"/>
              </w:rPr>
            </w:pPr>
          </w:p>
        </w:tc>
        <w:tc>
          <w:tcPr>
            <w:tcW w:w="4725" w:type="dxa"/>
            <w:gridSpan w:val="2"/>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gridSpan w:val="2"/>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C3183D">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gridSpan w:val="3"/>
            <w:shd w:val="solid" w:color="FFFFFF" w:fill="auto"/>
          </w:tcPr>
          <w:p w14:paraId="580AD8AB" w14:textId="77777777" w:rsidR="00C3183D" w:rsidRPr="00B968B0" w:rsidRDefault="00C3183D" w:rsidP="00B00ACF">
            <w:pPr>
              <w:pStyle w:val="TAL"/>
              <w:rPr>
                <w:lang w:eastAsia="en-US"/>
              </w:rPr>
            </w:pPr>
          </w:p>
        </w:tc>
        <w:tc>
          <w:tcPr>
            <w:tcW w:w="526" w:type="dxa"/>
            <w:gridSpan w:val="2"/>
            <w:shd w:val="solid" w:color="FFFFFF" w:fill="auto"/>
          </w:tcPr>
          <w:p w14:paraId="332706DE" w14:textId="77777777" w:rsidR="00C3183D" w:rsidRPr="00B968B0" w:rsidRDefault="00C3183D" w:rsidP="00B00ACF">
            <w:pPr>
              <w:pStyle w:val="TAL"/>
              <w:rPr>
                <w:lang w:eastAsia="en-US"/>
              </w:rPr>
            </w:pPr>
          </w:p>
        </w:tc>
        <w:tc>
          <w:tcPr>
            <w:tcW w:w="428" w:type="dxa"/>
            <w:gridSpan w:val="2"/>
            <w:shd w:val="solid" w:color="FFFFFF" w:fill="auto"/>
          </w:tcPr>
          <w:p w14:paraId="7B3F37F4" w14:textId="77777777" w:rsidR="00C3183D" w:rsidRPr="00B968B0" w:rsidRDefault="00C3183D" w:rsidP="00B00ACF">
            <w:pPr>
              <w:pStyle w:val="TAL"/>
              <w:rPr>
                <w:lang w:eastAsia="en-US"/>
              </w:rPr>
            </w:pPr>
          </w:p>
        </w:tc>
        <w:tc>
          <w:tcPr>
            <w:tcW w:w="4725" w:type="dxa"/>
            <w:gridSpan w:val="2"/>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gridSpan w:val="2"/>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C3183D">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gridSpan w:val="3"/>
            <w:shd w:val="solid" w:color="FFFFFF" w:fill="auto"/>
          </w:tcPr>
          <w:p w14:paraId="006A6270" w14:textId="77777777" w:rsidR="00C3183D" w:rsidRPr="00A51E02" w:rsidRDefault="00C3183D" w:rsidP="00B00ACF">
            <w:pPr>
              <w:pStyle w:val="TAL"/>
              <w:rPr>
                <w:lang w:eastAsia="en-US"/>
              </w:rPr>
            </w:pPr>
          </w:p>
        </w:tc>
        <w:tc>
          <w:tcPr>
            <w:tcW w:w="526" w:type="dxa"/>
            <w:gridSpan w:val="2"/>
            <w:shd w:val="solid" w:color="FFFFFF" w:fill="auto"/>
          </w:tcPr>
          <w:p w14:paraId="0C4F0B87" w14:textId="77777777" w:rsidR="00C3183D" w:rsidRPr="00B968B0" w:rsidRDefault="00C3183D" w:rsidP="00B00ACF">
            <w:pPr>
              <w:pStyle w:val="TAL"/>
              <w:rPr>
                <w:lang w:eastAsia="en-US"/>
              </w:rPr>
            </w:pPr>
          </w:p>
        </w:tc>
        <w:tc>
          <w:tcPr>
            <w:tcW w:w="428" w:type="dxa"/>
            <w:gridSpan w:val="2"/>
            <w:shd w:val="solid" w:color="FFFFFF" w:fill="auto"/>
          </w:tcPr>
          <w:p w14:paraId="4F79ED4B" w14:textId="77777777" w:rsidR="00C3183D" w:rsidRPr="00B968B0" w:rsidRDefault="00C3183D" w:rsidP="00B00ACF">
            <w:pPr>
              <w:pStyle w:val="TAL"/>
              <w:rPr>
                <w:lang w:eastAsia="en-US"/>
              </w:rPr>
            </w:pPr>
          </w:p>
        </w:tc>
        <w:tc>
          <w:tcPr>
            <w:tcW w:w="4725" w:type="dxa"/>
            <w:gridSpan w:val="2"/>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gridSpan w:val="2"/>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C3183D">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gridSpan w:val="3"/>
            <w:shd w:val="solid" w:color="FFFFFF" w:fill="auto"/>
          </w:tcPr>
          <w:p w14:paraId="2EB83B73" w14:textId="77777777" w:rsidR="00C3183D" w:rsidRPr="00A51E02" w:rsidRDefault="00C3183D" w:rsidP="00B00ACF">
            <w:pPr>
              <w:pStyle w:val="TAL"/>
              <w:rPr>
                <w:lang w:eastAsia="en-US"/>
              </w:rPr>
            </w:pPr>
          </w:p>
        </w:tc>
        <w:tc>
          <w:tcPr>
            <w:tcW w:w="526" w:type="dxa"/>
            <w:gridSpan w:val="2"/>
            <w:shd w:val="solid" w:color="FFFFFF" w:fill="auto"/>
          </w:tcPr>
          <w:p w14:paraId="6CCD819E" w14:textId="77777777" w:rsidR="00C3183D" w:rsidRPr="00B968B0" w:rsidRDefault="00C3183D" w:rsidP="00B00ACF">
            <w:pPr>
              <w:pStyle w:val="TAL"/>
              <w:rPr>
                <w:lang w:eastAsia="en-US"/>
              </w:rPr>
            </w:pPr>
          </w:p>
        </w:tc>
        <w:tc>
          <w:tcPr>
            <w:tcW w:w="428" w:type="dxa"/>
            <w:gridSpan w:val="2"/>
            <w:shd w:val="solid" w:color="FFFFFF" w:fill="auto"/>
          </w:tcPr>
          <w:p w14:paraId="22F2783F" w14:textId="77777777" w:rsidR="00C3183D" w:rsidRPr="00B968B0" w:rsidRDefault="00C3183D" w:rsidP="00B00ACF">
            <w:pPr>
              <w:pStyle w:val="TAL"/>
              <w:rPr>
                <w:lang w:eastAsia="en-US"/>
              </w:rPr>
            </w:pPr>
          </w:p>
        </w:tc>
        <w:tc>
          <w:tcPr>
            <w:tcW w:w="4725" w:type="dxa"/>
            <w:gridSpan w:val="2"/>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gridSpan w:val="2"/>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C3183D">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gridSpan w:val="3"/>
            <w:shd w:val="solid" w:color="FFFFFF" w:fill="auto"/>
          </w:tcPr>
          <w:p w14:paraId="168DB68C" w14:textId="77777777" w:rsidR="00C3183D" w:rsidRPr="00A51E02" w:rsidRDefault="00C3183D" w:rsidP="00B00ACF">
            <w:pPr>
              <w:pStyle w:val="TAL"/>
              <w:rPr>
                <w:lang w:eastAsia="en-US"/>
              </w:rPr>
            </w:pPr>
          </w:p>
        </w:tc>
        <w:tc>
          <w:tcPr>
            <w:tcW w:w="526" w:type="dxa"/>
            <w:gridSpan w:val="2"/>
            <w:shd w:val="solid" w:color="FFFFFF" w:fill="auto"/>
          </w:tcPr>
          <w:p w14:paraId="55A0DD31" w14:textId="77777777" w:rsidR="00C3183D" w:rsidRPr="00B968B0" w:rsidRDefault="00C3183D" w:rsidP="00B00ACF">
            <w:pPr>
              <w:pStyle w:val="TAL"/>
              <w:rPr>
                <w:lang w:eastAsia="en-US"/>
              </w:rPr>
            </w:pPr>
          </w:p>
        </w:tc>
        <w:tc>
          <w:tcPr>
            <w:tcW w:w="428" w:type="dxa"/>
            <w:gridSpan w:val="2"/>
            <w:shd w:val="solid" w:color="FFFFFF" w:fill="auto"/>
          </w:tcPr>
          <w:p w14:paraId="175293D2" w14:textId="77777777" w:rsidR="00C3183D" w:rsidRPr="00B968B0" w:rsidRDefault="00C3183D" w:rsidP="00B00ACF">
            <w:pPr>
              <w:pStyle w:val="TAL"/>
              <w:rPr>
                <w:lang w:eastAsia="en-US"/>
              </w:rPr>
            </w:pPr>
          </w:p>
        </w:tc>
        <w:tc>
          <w:tcPr>
            <w:tcW w:w="4725" w:type="dxa"/>
            <w:gridSpan w:val="2"/>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gridSpan w:val="2"/>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C3183D">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gridSpan w:val="3"/>
            <w:shd w:val="solid" w:color="FFFFFF" w:fill="auto"/>
          </w:tcPr>
          <w:p w14:paraId="2955E1A3" w14:textId="77777777" w:rsidR="00C3183D" w:rsidRPr="006B7EDC" w:rsidRDefault="00C3183D" w:rsidP="00B00ACF">
            <w:pPr>
              <w:pStyle w:val="TAL"/>
              <w:rPr>
                <w:lang w:eastAsia="en-US"/>
              </w:rPr>
            </w:pPr>
          </w:p>
        </w:tc>
        <w:tc>
          <w:tcPr>
            <w:tcW w:w="526" w:type="dxa"/>
            <w:gridSpan w:val="2"/>
            <w:shd w:val="solid" w:color="FFFFFF" w:fill="auto"/>
          </w:tcPr>
          <w:p w14:paraId="5EBDF67E" w14:textId="77777777" w:rsidR="00C3183D" w:rsidRPr="00B968B0" w:rsidRDefault="00C3183D" w:rsidP="00B00ACF">
            <w:pPr>
              <w:pStyle w:val="TAL"/>
              <w:rPr>
                <w:lang w:eastAsia="en-US"/>
              </w:rPr>
            </w:pPr>
          </w:p>
        </w:tc>
        <w:tc>
          <w:tcPr>
            <w:tcW w:w="428" w:type="dxa"/>
            <w:gridSpan w:val="2"/>
            <w:shd w:val="solid" w:color="FFFFFF" w:fill="auto"/>
          </w:tcPr>
          <w:p w14:paraId="38A6162B" w14:textId="77777777" w:rsidR="00C3183D" w:rsidRPr="00B968B0" w:rsidRDefault="00C3183D" w:rsidP="00B00ACF">
            <w:pPr>
              <w:pStyle w:val="TAL"/>
              <w:rPr>
                <w:lang w:eastAsia="en-US"/>
              </w:rPr>
            </w:pPr>
          </w:p>
        </w:tc>
        <w:tc>
          <w:tcPr>
            <w:tcW w:w="4725" w:type="dxa"/>
            <w:gridSpan w:val="2"/>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gridSpan w:val="2"/>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C3183D">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gridSpan w:val="3"/>
            <w:shd w:val="solid" w:color="FFFFFF" w:fill="auto"/>
          </w:tcPr>
          <w:p w14:paraId="3E010D9D" w14:textId="77777777" w:rsidR="00C3183D" w:rsidRPr="006B7EDC" w:rsidRDefault="00C3183D" w:rsidP="00B00ACF">
            <w:pPr>
              <w:pStyle w:val="TAL"/>
              <w:rPr>
                <w:lang w:eastAsia="en-US"/>
              </w:rPr>
            </w:pPr>
          </w:p>
        </w:tc>
        <w:tc>
          <w:tcPr>
            <w:tcW w:w="526" w:type="dxa"/>
            <w:gridSpan w:val="2"/>
            <w:shd w:val="solid" w:color="FFFFFF" w:fill="auto"/>
          </w:tcPr>
          <w:p w14:paraId="49741035" w14:textId="77777777" w:rsidR="00C3183D" w:rsidRPr="00B968B0" w:rsidRDefault="00C3183D" w:rsidP="00B00ACF">
            <w:pPr>
              <w:pStyle w:val="TAL"/>
              <w:rPr>
                <w:lang w:eastAsia="en-US"/>
              </w:rPr>
            </w:pPr>
          </w:p>
        </w:tc>
        <w:tc>
          <w:tcPr>
            <w:tcW w:w="428" w:type="dxa"/>
            <w:gridSpan w:val="2"/>
            <w:shd w:val="solid" w:color="FFFFFF" w:fill="auto"/>
          </w:tcPr>
          <w:p w14:paraId="049EA8BC" w14:textId="77777777" w:rsidR="00C3183D" w:rsidRPr="00B968B0" w:rsidRDefault="00C3183D" w:rsidP="00B00ACF">
            <w:pPr>
              <w:pStyle w:val="TAL"/>
              <w:rPr>
                <w:lang w:eastAsia="en-US"/>
              </w:rPr>
            </w:pPr>
          </w:p>
        </w:tc>
        <w:tc>
          <w:tcPr>
            <w:tcW w:w="4725" w:type="dxa"/>
            <w:gridSpan w:val="2"/>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gridSpan w:val="2"/>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C3183D">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gridSpan w:val="2"/>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gridSpan w:val="2"/>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gridSpan w:val="2"/>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gridSpan w:val="2"/>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C3183D">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gridSpan w:val="2"/>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gridSpan w:val="2"/>
            <w:shd w:val="solid" w:color="FFFFFF" w:fill="auto"/>
          </w:tcPr>
          <w:p w14:paraId="66324058" w14:textId="77777777" w:rsidR="00C3183D" w:rsidRDefault="00C3183D" w:rsidP="00B00ACF">
            <w:pPr>
              <w:pStyle w:val="TAL"/>
              <w:rPr>
                <w:lang w:eastAsia="en-US"/>
              </w:rPr>
            </w:pPr>
            <w:r>
              <w:rPr>
                <w:lang w:eastAsia="en-US"/>
              </w:rPr>
              <w:t>1</w:t>
            </w:r>
          </w:p>
        </w:tc>
        <w:tc>
          <w:tcPr>
            <w:tcW w:w="4725" w:type="dxa"/>
            <w:gridSpan w:val="2"/>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gridSpan w:val="2"/>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C3183D">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gridSpan w:val="2"/>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gridSpan w:val="2"/>
            <w:shd w:val="solid" w:color="FFFFFF" w:fill="auto"/>
          </w:tcPr>
          <w:p w14:paraId="35C23FB1" w14:textId="77777777" w:rsidR="00C3183D" w:rsidRDefault="00C3183D" w:rsidP="00B00ACF">
            <w:pPr>
              <w:pStyle w:val="TAL"/>
              <w:rPr>
                <w:lang w:eastAsia="en-US"/>
              </w:rPr>
            </w:pPr>
            <w:r>
              <w:rPr>
                <w:lang w:eastAsia="en-US"/>
              </w:rPr>
              <w:t>-</w:t>
            </w:r>
          </w:p>
        </w:tc>
        <w:tc>
          <w:tcPr>
            <w:tcW w:w="4725" w:type="dxa"/>
            <w:gridSpan w:val="2"/>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gridSpan w:val="2"/>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C3183D">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gridSpan w:val="2"/>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gridSpan w:val="2"/>
            <w:shd w:val="solid" w:color="FFFFFF" w:fill="auto"/>
          </w:tcPr>
          <w:p w14:paraId="62C180D9" w14:textId="77777777" w:rsidR="00C3183D" w:rsidRDefault="00C3183D" w:rsidP="00B00ACF">
            <w:pPr>
              <w:pStyle w:val="TAL"/>
              <w:rPr>
                <w:lang w:eastAsia="en-US"/>
              </w:rPr>
            </w:pPr>
            <w:r>
              <w:rPr>
                <w:lang w:eastAsia="en-US"/>
              </w:rPr>
              <w:t>2</w:t>
            </w:r>
          </w:p>
        </w:tc>
        <w:tc>
          <w:tcPr>
            <w:tcW w:w="4725" w:type="dxa"/>
            <w:gridSpan w:val="2"/>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gridSpan w:val="2"/>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C3183D">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gridSpan w:val="2"/>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gridSpan w:val="2"/>
            <w:shd w:val="solid" w:color="FFFFFF" w:fill="auto"/>
          </w:tcPr>
          <w:p w14:paraId="3E6D595B" w14:textId="77777777" w:rsidR="00C3183D" w:rsidRDefault="00C3183D" w:rsidP="00B00ACF">
            <w:pPr>
              <w:pStyle w:val="TAL"/>
              <w:rPr>
                <w:lang w:eastAsia="en-US"/>
              </w:rPr>
            </w:pPr>
            <w:r>
              <w:rPr>
                <w:lang w:eastAsia="en-US"/>
              </w:rPr>
              <w:t>-</w:t>
            </w:r>
          </w:p>
        </w:tc>
        <w:tc>
          <w:tcPr>
            <w:tcW w:w="4725" w:type="dxa"/>
            <w:gridSpan w:val="2"/>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gridSpan w:val="2"/>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C3183D">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gridSpan w:val="2"/>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gridSpan w:val="2"/>
            <w:shd w:val="solid" w:color="FFFFFF" w:fill="auto"/>
          </w:tcPr>
          <w:p w14:paraId="25CD434E" w14:textId="77777777" w:rsidR="00C3183D" w:rsidRDefault="00C3183D" w:rsidP="00B00ACF">
            <w:pPr>
              <w:pStyle w:val="TAL"/>
              <w:rPr>
                <w:lang w:eastAsia="en-US"/>
              </w:rPr>
            </w:pPr>
            <w:r>
              <w:rPr>
                <w:lang w:eastAsia="en-US"/>
              </w:rPr>
              <w:t>3</w:t>
            </w:r>
          </w:p>
        </w:tc>
        <w:tc>
          <w:tcPr>
            <w:tcW w:w="4725" w:type="dxa"/>
            <w:gridSpan w:val="2"/>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gridSpan w:val="2"/>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C3183D">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gridSpan w:val="2"/>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gridSpan w:val="2"/>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gridSpan w:val="2"/>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gridSpan w:val="2"/>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C3183D">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gridSpan w:val="2"/>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gridSpan w:val="2"/>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gridSpan w:val="2"/>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gridSpan w:val="2"/>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C3183D">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gridSpan w:val="2"/>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gridSpan w:val="2"/>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gridSpan w:val="2"/>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C3183D">
        <w:tc>
          <w:tcPr>
            <w:tcW w:w="800" w:type="dxa"/>
            <w:shd w:val="solid" w:color="FFFFFF" w:fill="auto"/>
          </w:tcPr>
          <w:p w14:paraId="3F7CD870" w14:textId="77777777" w:rsidR="00C3183D" w:rsidRDefault="00C3183D" w:rsidP="006E7D6F">
            <w:pPr>
              <w:pStyle w:val="TAL"/>
              <w:rPr>
                <w:lang w:eastAsia="en-US"/>
              </w:rPr>
            </w:pPr>
            <w:r>
              <w:rPr>
                <w:lang w:eastAsia="en-US"/>
              </w:rPr>
              <w:t>2016-06</w:t>
            </w:r>
          </w:p>
        </w:tc>
        <w:tc>
          <w:tcPr>
            <w:tcW w:w="800" w:type="dxa"/>
            <w:shd w:val="solid" w:color="FFFFFF" w:fill="auto"/>
          </w:tcPr>
          <w:p w14:paraId="3388125C" w14:textId="77777777" w:rsidR="00C3183D" w:rsidRDefault="00C3183D" w:rsidP="006E7D6F">
            <w:pPr>
              <w:pStyle w:val="TAL"/>
              <w:rPr>
                <w:lang w:eastAsia="en-US"/>
              </w:rPr>
            </w:pPr>
            <w:r>
              <w:rPr>
                <w:lang w:eastAsia="en-US"/>
              </w:rPr>
              <w:t>CT-72</w:t>
            </w:r>
          </w:p>
        </w:tc>
        <w:tc>
          <w:tcPr>
            <w:tcW w:w="901" w:type="dxa"/>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gridSpan w:val="2"/>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gridSpan w:val="2"/>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gridSpan w:val="2"/>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gridSpan w:val="2"/>
            <w:shd w:val="solid" w:color="FFFFFF" w:fill="auto"/>
          </w:tcPr>
          <w:p w14:paraId="3DFE3E56" w14:textId="77777777" w:rsidR="00C3183D" w:rsidRDefault="00C3183D" w:rsidP="006E7D6F">
            <w:pPr>
              <w:pStyle w:val="TAL"/>
              <w:rPr>
                <w:lang w:eastAsia="en-US"/>
              </w:rPr>
            </w:pPr>
            <w:r>
              <w:rPr>
                <w:lang w:eastAsia="en-US"/>
              </w:rPr>
              <w:t>13.0.1</w:t>
            </w:r>
          </w:p>
        </w:tc>
        <w:tc>
          <w:tcPr>
            <w:tcW w:w="695" w:type="dxa"/>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C3183D">
        <w:tc>
          <w:tcPr>
            <w:tcW w:w="800" w:type="dxa"/>
            <w:shd w:val="solid" w:color="FFFFFF" w:fill="auto"/>
          </w:tcPr>
          <w:p w14:paraId="09C3DBBB" w14:textId="77777777" w:rsidR="00C3183D" w:rsidRDefault="00C3183D" w:rsidP="006E7D6F">
            <w:pPr>
              <w:pStyle w:val="TAL"/>
              <w:rPr>
                <w:lang w:eastAsia="en-US"/>
              </w:rPr>
            </w:pPr>
            <w:r>
              <w:rPr>
                <w:lang w:eastAsia="en-US"/>
              </w:rPr>
              <w:t>2016-06</w:t>
            </w:r>
          </w:p>
        </w:tc>
        <w:tc>
          <w:tcPr>
            <w:tcW w:w="800" w:type="dxa"/>
            <w:shd w:val="solid" w:color="FFFFFF" w:fill="auto"/>
          </w:tcPr>
          <w:p w14:paraId="39D13AA0" w14:textId="77777777" w:rsidR="00C3183D" w:rsidRDefault="00C3183D" w:rsidP="006E7D6F">
            <w:pPr>
              <w:pStyle w:val="TAL"/>
              <w:rPr>
                <w:lang w:eastAsia="en-US"/>
              </w:rPr>
            </w:pPr>
            <w:r>
              <w:rPr>
                <w:lang w:eastAsia="en-US"/>
              </w:rPr>
              <w:t>CT-72</w:t>
            </w:r>
          </w:p>
        </w:tc>
        <w:tc>
          <w:tcPr>
            <w:tcW w:w="901" w:type="dxa"/>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gridSpan w:val="2"/>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gridSpan w:val="2"/>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gridSpan w:val="2"/>
            <w:shd w:val="solid" w:color="FFFFFF" w:fill="auto"/>
          </w:tcPr>
          <w:p w14:paraId="2FBB4E15" w14:textId="77777777" w:rsidR="00C3183D" w:rsidRDefault="00C3183D" w:rsidP="006E7D6F">
            <w:pPr>
              <w:pStyle w:val="TAL"/>
              <w:rPr>
                <w:lang w:eastAsia="en-US"/>
              </w:rPr>
            </w:pPr>
            <w:r>
              <w:rPr>
                <w:lang w:eastAsia="en-US"/>
              </w:rPr>
              <w:t>13.0.1</w:t>
            </w:r>
          </w:p>
        </w:tc>
        <w:tc>
          <w:tcPr>
            <w:tcW w:w="695" w:type="dxa"/>
            <w:shd w:val="solid" w:color="FFFFFF" w:fill="auto"/>
          </w:tcPr>
          <w:p w14:paraId="3FAF3B3E" w14:textId="77777777" w:rsidR="00C3183D" w:rsidRDefault="00C3183D" w:rsidP="006E7D6F">
            <w:pPr>
              <w:pStyle w:val="TAL"/>
              <w:rPr>
                <w:lang w:eastAsia="en-US"/>
              </w:rPr>
            </w:pPr>
            <w:r>
              <w:rPr>
                <w:lang w:eastAsia="en-US"/>
              </w:rPr>
              <w:t>13.1.0</w:t>
            </w:r>
          </w:p>
        </w:tc>
      </w:tr>
      <w:tr w:rsidR="00B10708" w:rsidRPr="00235394" w14:paraId="1EF1FFFA" w14:textId="77777777" w:rsidTr="00B10708">
        <w:trPr>
          <w:gridAfter w:val="2"/>
          <w:wAfter w:w="746" w:type="dxa"/>
          <w:cantSplit/>
        </w:trPr>
        <w:tc>
          <w:tcPr>
            <w:tcW w:w="9739" w:type="dxa"/>
            <w:gridSpan w:val="13"/>
            <w:tcBorders>
              <w:bottom w:val="nil"/>
            </w:tcBorders>
            <w:shd w:val="solid" w:color="FFFFFF" w:fill="auto"/>
          </w:tcPr>
          <w:p w14:paraId="20DB7A5D" w14:textId="77777777" w:rsidR="00B10708" w:rsidRPr="00235394" w:rsidRDefault="00B10708" w:rsidP="00E63FF7">
            <w:pPr>
              <w:pStyle w:val="TAL"/>
              <w:jc w:val="center"/>
              <w:rPr>
                <w:b/>
                <w:sz w:val="16"/>
                <w:lang w:eastAsia="en-US"/>
              </w:rPr>
            </w:pPr>
            <w:r w:rsidRPr="00235394">
              <w:rPr>
                <w:b/>
                <w:lang w:eastAsia="en-US"/>
              </w:rPr>
              <w:t>Change history</w:t>
            </w:r>
          </w:p>
        </w:tc>
      </w:tr>
      <w:tr w:rsidR="00B10708" w:rsidRPr="00235394" w14:paraId="213C12CF" w14:textId="77777777" w:rsidTr="00B10708">
        <w:trPr>
          <w:gridAfter w:val="2"/>
          <w:wAfter w:w="746" w:type="dxa"/>
        </w:trPr>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gridSpan w:val="2"/>
            <w:shd w:val="pct10" w:color="auto" w:fill="FFFFFF"/>
          </w:tcPr>
          <w:p w14:paraId="1A5D2AE8" w14:textId="77777777" w:rsidR="00B10708" w:rsidRPr="00235394" w:rsidRDefault="00B10708" w:rsidP="00E63FF7">
            <w:pPr>
              <w:pStyle w:val="TAL"/>
              <w:rPr>
                <w:b/>
                <w:sz w:val="16"/>
                <w:lang w:eastAsia="en-US"/>
              </w:rPr>
            </w:pPr>
            <w:r w:rsidRPr="00235394">
              <w:rPr>
                <w:b/>
                <w:sz w:val="16"/>
                <w:lang w:eastAsia="en-US"/>
              </w:rPr>
              <w:t>TDoc</w:t>
            </w:r>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gridSpan w:val="2"/>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gridSpan w:val="2"/>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gridSpan w:val="2"/>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gridSpan w:val="2"/>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B10708">
        <w:trPr>
          <w:gridAfter w:val="2"/>
          <w:wAfter w:w="746" w:type="dxa"/>
        </w:trPr>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gridSpan w:val="2"/>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gridSpan w:val="2"/>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gridSpan w:val="2"/>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gridSpan w:val="2"/>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gridSpan w:val="2"/>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D2383B">
        <w:trPr>
          <w:gridAfter w:val="2"/>
          <w:wAfter w:w="746" w:type="dxa"/>
        </w:trPr>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gridSpan w:val="2"/>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gridSpan w:val="2"/>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gridSpan w:val="2"/>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D2383B">
        <w:trPr>
          <w:gridAfter w:val="2"/>
          <w:wAfter w:w="746" w:type="dxa"/>
        </w:trPr>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gridSpan w:val="2"/>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gridSpan w:val="2"/>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D2383B">
        <w:trPr>
          <w:gridAfter w:val="2"/>
          <w:wAfter w:w="746" w:type="dxa"/>
        </w:trPr>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gridSpan w:val="2"/>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gridSpan w:val="2"/>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D2383B">
        <w:trPr>
          <w:gridAfter w:val="2"/>
          <w:wAfter w:w="746" w:type="dxa"/>
        </w:trPr>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gridSpan w:val="2"/>
            <w:shd w:val="solid" w:color="FFFFFF" w:fill="auto"/>
          </w:tcPr>
          <w:p w14:paraId="6F330D79" w14:textId="77777777" w:rsidR="00EF0417" w:rsidRDefault="00EF0417" w:rsidP="00E63FF7">
            <w:pPr>
              <w:pStyle w:val="TAR"/>
              <w:rPr>
                <w:sz w:val="16"/>
                <w:szCs w:val="16"/>
                <w:lang w:eastAsia="en-US"/>
              </w:rPr>
            </w:pPr>
          </w:p>
        </w:tc>
        <w:tc>
          <w:tcPr>
            <w:tcW w:w="425" w:type="dxa"/>
            <w:gridSpan w:val="2"/>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gridSpan w:val="2"/>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D2383B">
        <w:trPr>
          <w:gridAfter w:val="2"/>
          <w:wAfter w:w="746" w:type="dxa"/>
        </w:trPr>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gridSpan w:val="2"/>
            <w:shd w:val="solid" w:color="FFFFFF" w:fill="auto"/>
          </w:tcPr>
          <w:p w14:paraId="0D9C9C53" w14:textId="77777777" w:rsidR="00EF0417" w:rsidRDefault="00EF0417" w:rsidP="00E63FF7">
            <w:pPr>
              <w:pStyle w:val="TAR"/>
              <w:rPr>
                <w:sz w:val="16"/>
                <w:szCs w:val="16"/>
                <w:lang w:eastAsia="en-US"/>
              </w:rPr>
            </w:pPr>
          </w:p>
        </w:tc>
        <w:tc>
          <w:tcPr>
            <w:tcW w:w="425" w:type="dxa"/>
            <w:gridSpan w:val="2"/>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gridSpan w:val="2"/>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D2383B">
        <w:trPr>
          <w:gridAfter w:val="2"/>
          <w:wAfter w:w="746" w:type="dxa"/>
        </w:trPr>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gridSpan w:val="2"/>
            <w:shd w:val="solid" w:color="FFFFFF" w:fill="auto"/>
          </w:tcPr>
          <w:p w14:paraId="3286EF74" w14:textId="77777777" w:rsidR="00EF0417" w:rsidRDefault="00EF0417" w:rsidP="00E63FF7">
            <w:pPr>
              <w:pStyle w:val="TAR"/>
              <w:rPr>
                <w:sz w:val="16"/>
                <w:szCs w:val="16"/>
                <w:lang w:eastAsia="en-US"/>
              </w:rPr>
            </w:pPr>
          </w:p>
        </w:tc>
        <w:tc>
          <w:tcPr>
            <w:tcW w:w="425" w:type="dxa"/>
            <w:gridSpan w:val="2"/>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gridSpan w:val="2"/>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D2383B">
        <w:trPr>
          <w:gridAfter w:val="2"/>
          <w:wAfter w:w="746" w:type="dxa"/>
        </w:trPr>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gridSpan w:val="2"/>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gridSpan w:val="2"/>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D2383B">
        <w:trPr>
          <w:gridAfter w:val="2"/>
          <w:wAfter w:w="746" w:type="dxa"/>
        </w:trPr>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gridSpan w:val="2"/>
            <w:shd w:val="solid" w:color="FFFFFF" w:fill="auto"/>
          </w:tcPr>
          <w:p w14:paraId="38A2DB6B" w14:textId="77777777" w:rsidR="00EF0417" w:rsidRDefault="00EF0417" w:rsidP="00E63FF7">
            <w:pPr>
              <w:pStyle w:val="TAR"/>
              <w:rPr>
                <w:sz w:val="16"/>
                <w:szCs w:val="16"/>
                <w:lang w:eastAsia="en-US"/>
              </w:rPr>
            </w:pPr>
          </w:p>
        </w:tc>
        <w:tc>
          <w:tcPr>
            <w:tcW w:w="425" w:type="dxa"/>
            <w:gridSpan w:val="2"/>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gridSpan w:val="2"/>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D2383B">
        <w:trPr>
          <w:gridAfter w:val="2"/>
          <w:wAfter w:w="746" w:type="dxa"/>
        </w:trPr>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gridSpan w:val="2"/>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gridSpan w:val="2"/>
            <w:shd w:val="solid" w:color="FFFFFF" w:fill="auto"/>
          </w:tcPr>
          <w:p w14:paraId="0EEB020A" w14:textId="77777777" w:rsidR="00C64515" w:rsidRDefault="00C64515" w:rsidP="00812385">
            <w:pPr>
              <w:pStyle w:val="TAR"/>
              <w:rPr>
                <w:sz w:val="16"/>
                <w:szCs w:val="16"/>
                <w:lang w:eastAsia="en-US"/>
              </w:rPr>
            </w:pPr>
          </w:p>
        </w:tc>
        <w:tc>
          <w:tcPr>
            <w:tcW w:w="425" w:type="dxa"/>
            <w:gridSpan w:val="2"/>
            <w:shd w:val="solid" w:color="FFFFFF" w:fill="auto"/>
          </w:tcPr>
          <w:p w14:paraId="68BA0143" w14:textId="77777777" w:rsidR="00C64515" w:rsidRDefault="00C64515" w:rsidP="00812385">
            <w:pPr>
              <w:pStyle w:val="TAC"/>
              <w:rPr>
                <w:sz w:val="16"/>
                <w:szCs w:val="16"/>
                <w:lang w:eastAsia="en-US"/>
              </w:rPr>
            </w:pPr>
          </w:p>
        </w:tc>
        <w:tc>
          <w:tcPr>
            <w:tcW w:w="4962" w:type="dxa"/>
            <w:gridSpan w:val="2"/>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gridSpan w:val="2"/>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D2383B">
        <w:trPr>
          <w:gridAfter w:val="2"/>
          <w:wAfter w:w="746" w:type="dxa"/>
        </w:trPr>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gridSpan w:val="2"/>
            <w:shd w:val="solid" w:color="FFFFFF" w:fill="auto"/>
          </w:tcPr>
          <w:p w14:paraId="1761FAA7" w14:textId="77777777" w:rsidR="00557594" w:rsidRDefault="00557594" w:rsidP="00E63FF7">
            <w:pPr>
              <w:pStyle w:val="TAR"/>
              <w:rPr>
                <w:sz w:val="16"/>
                <w:szCs w:val="16"/>
                <w:lang w:eastAsia="en-US"/>
              </w:rPr>
            </w:pPr>
          </w:p>
        </w:tc>
        <w:tc>
          <w:tcPr>
            <w:tcW w:w="425" w:type="dxa"/>
            <w:gridSpan w:val="2"/>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gridSpan w:val="2"/>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D2383B">
        <w:trPr>
          <w:gridAfter w:val="2"/>
          <w:wAfter w:w="746" w:type="dxa"/>
        </w:trPr>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gridSpan w:val="2"/>
            <w:shd w:val="solid" w:color="FFFFFF" w:fill="auto"/>
          </w:tcPr>
          <w:p w14:paraId="72ACF9C5" w14:textId="77777777" w:rsidR="00557594" w:rsidRDefault="00557594" w:rsidP="00E63FF7">
            <w:pPr>
              <w:pStyle w:val="TAR"/>
              <w:rPr>
                <w:sz w:val="16"/>
                <w:szCs w:val="16"/>
                <w:lang w:eastAsia="en-US"/>
              </w:rPr>
            </w:pPr>
          </w:p>
        </w:tc>
        <w:tc>
          <w:tcPr>
            <w:tcW w:w="425" w:type="dxa"/>
            <w:gridSpan w:val="2"/>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gridSpan w:val="2"/>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D2383B">
        <w:trPr>
          <w:gridAfter w:val="2"/>
          <w:wAfter w:w="746" w:type="dxa"/>
        </w:trPr>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gridSpan w:val="2"/>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gridSpan w:val="2"/>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gridSpan w:val="2"/>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D2383B">
        <w:trPr>
          <w:gridAfter w:val="2"/>
          <w:wAfter w:w="746" w:type="dxa"/>
        </w:trPr>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gridSpan w:val="2"/>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gridSpan w:val="2"/>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gridSpan w:val="2"/>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OMA-TS-XDM_Core</w:t>
            </w:r>
          </w:p>
        </w:tc>
        <w:tc>
          <w:tcPr>
            <w:tcW w:w="708" w:type="dxa"/>
            <w:gridSpan w:val="2"/>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D2383B">
        <w:trPr>
          <w:gridAfter w:val="2"/>
          <w:wAfter w:w="746" w:type="dxa"/>
        </w:trPr>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gridSpan w:val="2"/>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gridSpan w:val="2"/>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D2383B">
        <w:trPr>
          <w:gridAfter w:val="2"/>
          <w:wAfter w:w="746" w:type="dxa"/>
        </w:trPr>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gridSpan w:val="2"/>
            <w:shd w:val="solid" w:color="FFFFFF" w:fill="auto"/>
          </w:tcPr>
          <w:p w14:paraId="7914FC9B" w14:textId="77777777" w:rsidR="00557594" w:rsidRDefault="00557594" w:rsidP="00E63FF7">
            <w:pPr>
              <w:pStyle w:val="TAR"/>
              <w:rPr>
                <w:sz w:val="16"/>
                <w:szCs w:val="16"/>
                <w:lang w:eastAsia="en-US"/>
              </w:rPr>
            </w:pPr>
          </w:p>
        </w:tc>
        <w:tc>
          <w:tcPr>
            <w:tcW w:w="425" w:type="dxa"/>
            <w:gridSpan w:val="2"/>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gridSpan w:val="2"/>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D2383B">
        <w:trPr>
          <w:gridAfter w:val="2"/>
          <w:wAfter w:w="746" w:type="dxa"/>
        </w:trPr>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gridSpan w:val="2"/>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gridSpan w:val="2"/>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D2383B">
        <w:trPr>
          <w:gridAfter w:val="2"/>
          <w:wAfter w:w="746" w:type="dxa"/>
        </w:trPr>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gridSpan w:val="2"/>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gridSpan w:val="2"/>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gridSpan w:val="2"/>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gridSpan w:val="2"/>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D2383B">
        <w:trPr>
          <w:gridAfter w:val="2"/>
          <w:wAfter w:w="746" w:type="dxa"/>
        </w:trPr>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gridSpan w:val="2"/>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gridSpan w:val="2"/>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gridSpan w:val="2"/>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D2383B">
        <w:trPr>
          <w:gridAfter w:val="2"/>
          <w:wAfter w:w="746" w:type="dxa"/>
        </w:trPr>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gridSpan w:val="2"/>
            <w:shd w:val="solid" w:color="FFFFFF" w:fill="auto"/>
          </w:tcPr>
          <w:p w14:paraId="3DC3CB5C" w14:textId="77777777" w:rsidR="00DF3958" w:rsidRDefault="00DF3958" w:rsidP="00E63FF7">
            <w:pPr>
              <w:pStyle w:val="TAR"/>
              <w:rPr>
                <w:sz w:val="16"/>
                <w:szCs w:val="16"/>
                <w:lang w:eastAsia="en-US"/>
              </w:rPr>
            </w:pPr>
          </w:p>
        </w:tc>
        <w:tc>
          <w:tcPr>
            <w:tcW w:w="425" w:type="dxa"/>
            <w:gridSpan w:val="2"/>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gridSpan w:val="2"/>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D2383B">
        <w:trPr>
          <w:gridAfter w:val="2"/>
          <w:wAfter w:w="746" w:type="dxa"/>
        </w:trPr>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gridSpan w:val="2"/>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gridSpan w:val="2"/>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gridSpan w:val="2"/>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D2383B">
        <w:trPr>
          <w:gridAfter w:val="2"/>
          <w:wAfter w:w="746" w:type="dxa"/>
        </w:trPr>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gridSpan w:val="2"/>
            <w:shd w:val="solid" w:color="FFFFFF" w:fill="auto"/>
          </w:tcPr>
          <w:p w14:paraId="50C90A89" w14:textId="77777777" w:rsidR="00DF3958" w:rsidRDefault="00DF3958" w:rsidP="00E63FF7">
            <w:pPr>
              <w:pStyle w:val="TAR"/>
              <w:rPr>
                <w:sz w:val="16"/>
                <w:szCs w:val="16"/>
                <w:lang w:eastAsia="en-US"/>
              </w:rPr>
            </w:pPr>
          </w:p>
        </w:tc>
        <w:tc>
          <w:tcPr>
            <w:tcW w:w="425" w:type="dxa"/>
            <w:gridSpan w:val="2"/>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gridSpan w:val="2"/>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D2383B">
        <w:trPr>
          <w:gridAfter w:val="2"/>
          <w:wAfter w:w="746" w:type="dxa"/>
        </w:trPr>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gridSpan w:val="2"/>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gridSpan w:val="2"/>
            <w:shd w:val="solid" w:color="FFFFFF" w:fill="auto"/>
          </w:tcPr>
          <w:p w14:paraId="5ED7BB99" w14:textId="77777777" w:rsidR="00DD2429" w:rsidRDefault="00DD2429" w:rsidP="00EC4763">
            <w:pPr>
              <w:pStyle w:val="TAR"/>
              <w:rPr>
                <w:sz w:val="16"/>
                <w:szCs w:val="16"/>
                <w:lang w:eastAsia="en-US"/>
              </w:rPr>
            </w:pPr>
          </w:p>
        </w:tc>
        <w:tc>
          <w:tcPr>
            <w:tcW w:w="425" w:type="dxa"/>
            <w:gridSpan w:val="2"/>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gridSpan w:val="2"/>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gridSpan w:val="2"/>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D2383B">
        <w:trPr>
          <w:gridAfter w:val="2"/>
          <w:wAfter w:w="746" w:type="dxa"/>
        </w:trPr>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gridSpan w:val="2"/>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gridSpan w:val="2"/>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gridSpan w:val="2"/>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gridSpan w:val="2"/>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gridSpan w:val="2"/>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D2383B">
        <w:trPr>
          <w:gridAfter w:val="2"/>
          <w:wAfter w:w="746" w:type="dxa"/>
        </w:trPr>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gridSpan w:val="2"/>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gridSpan w:val="2"/>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D2383B">
        <w:trPr>
          <w:gridAfter w:val="2"/>
          <w:wAfter w:w="746" w:type="dxa"/>
        </w:trPr>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gridSpan w:val="2"/>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Restructure TS 24.481 for MCVideo and MCData</w:t>
            </w:r>
          </w:p>
        </w:tc>
        <w:tc>
          <w:tcPr>
            <w:tcW w:w="708" w:type="dxa"/>
            <w:gridSpan w:val="2"/>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D2383B">
        <w:trPr>
          <w:gridAfter w:val="2"/>
          <w:wAfter w:w="746" w:type="dxa"/>
        </w:trPr>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gridSpan w:val="2"/>
            <w:shd w:val="solid" w:color="FFFFFF" w:fill="auto"/>
          </w:tcPr>
          <w:p w14:paraId="78B879C8" w14:textId="77777777" w:rsidR="00411AB0" w:rsidRDefault="00411AB0" w:rsidP="00E63FF7">
            <w:pPr>
              <w:pStyle w:val="TAR"/>
              <w:rPr>
                <w:sz w:val="16"/>
                <w:szCs w:val="16"/>
                <w:lang w:eastAsia="en-US"/>
              </w:rPr>
            </w:pPr>
          </w:p>
        </w:tc>
        <w:tc>
          <w:tcPr>
            <w:tcW w:w="425" w:type="dxa"/>
            <w:gridSpan w:val="2"/>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gridSpan w:val="2"/>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gridSpan w:val="2"/>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D2383B">
        <w:trPr>
          <w:gridAfter w:val="2"/>
          <w:wAfter w:w="746" w:type="dxa"/>
        </w:trPr>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gridSpan w:val="2"/>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gridSpan w:val="2"/>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gridSpan w:val="2"/>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gridSpan w:val="2"/>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D2383B">
        <w:trPr>
          <w:gridAfter w:val="2"/>
          <w:wAfter w:w="746" w:type="dxa"/>
        </w:trPr>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gridSpan w:val="2"/>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gridSpan w:val="2"/>
            <w:shd w:val="solid" w:color="FFFFFF" w:fill="auto"/>
          </w:tcPr>
          <w:p w14:paraId="67EBD575" w14:textId="77777777" w:rsidR="007B6336" w:rsidRDefault="007B6336" w:rsidP="00E63FF7">
            <w:pPr>
              <w:pStyle w:val="TAR"/>
              <w:rPr>
                <w:sz w:val="16"/>
                <w:szCs w:val="16"/>
                <w:lang w:eastAsia="en-US"/>
              </w:rPr>
            </w:pPr>
          </w:p>
        </w:tc>
        <w:tc>
          <w:tcPr>
            <w:tcW w:w="425" w:type="dxa"/>
            <w:gridSpan w:val="2"/>
            <w:shd w:val="solid" w:color="FFFFFF" w:fill="auto"/>
          </w:tcPr>
          <w:p w14:paraId="5D68E210" w14:textId="77777777" w:rsidR="007B6336" w:rsidRDefault="007B6336" w:rsidP="00E63FF7">
            <w:pPr>
              <w:pStyle w:val="TAC"/>
              <w:rPr>
                <w:sz w:val="16"/>
                <w:szCs w:val="16"/>
                <w:lang w:eastAsia="en-US"/>
              </w:rPr>
            </w:pPr>
          </w:p>
        </w:tc>
        <w:tc>
          <w:tcPr>
            <w:tcW w:w="4962" w:type="dxa"/>
            <w:gridSpan w:val="2"/>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gridSpan w:val="2"/>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D2383B">
        <w:trPr>
          <w:gridAfter w:val="2"/>
          <w:wAfter w:w="746" w:type="dxa"/>
        </w:trPr>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gridSpan w:val="2"/>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gridSpan w:val="2"/>
            <w:shd w:val="solid" w:color="FFFFFF" w:fill="auto"/>
          </w:tcPr>
          <w:p w14:paraId="19B2A1F9" w14:textId="77777777" w:rsidR="00AA17DA" w:rsidRDefault="00AA17DA" w:rsidP="00E63FF7">
            <w:pPr>
              <w:pStyle w:val="TAR"/>
              <w:rPr>
                <w:sz w:val="16"/>
                <w:szCs w:val="16"/>
                <w:lang w:eastAsia="en-US"/>
              </w:rPr>
            </w:pPr>
          </w:p>
        </w:tc>
        <w:tc>
          <w:tcPr>
            <w:tcW w:w="425" w:type="dxa"/>
            <w:gridSpan w:val="2"/>
            <w:shd w:val="solid" w:color="FFFFFF" w:fill="auto"/>
          </w:tcPr>
          <w:p w14:paraId="74FC9922" w14:textId="77777777" w:rsidR="00AA17DA" w:rsidRDefault="00AA17DA" w:rsidP="00E63FF7">
            <w:pPr>
              <w:pStyle w:val="TAC"/>
              <w:rPr>
                <w:sz w:val="16"/>
                <w:szCs w:val="16"/>
                <w:lang w:eastAsia="en-US"/>
              </w:rPr>
            </w:pPr>
          </w:p>
        </w:tc>
        <w:tc>
          <w:tcPr>
            <w:tcW w:w="4962" w:type="dxa"/>
            <w:gridSpan w:val="2"/>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gridSpan w:val="2"/>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D2383B">
        <w:trPr>
          <w:gridAfter w:val="2"/>
          <w:wAfter w:w="746" w:type="dxa"/>
        </w:trPr>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gridSpan w:val="2"/>
            <w:shd w:val="solid" w:color="FFFFFF" w:fill="auto"/>
          </w:tcPr>
          <w:p w14:paraId="0D75ABE4" w14:textId="77777777" w:rsidR="008F6984" w:rsidRDefault="008F6984" w:rsidP="00E63FF7">
            <w:pPr>
              <w:pStyle w:val="TAR"/>
              <w:rPr>
                <w:sz w:val="16"/>
                <w:szCs w:val="16"/>
                <w:lang w:eastAsia="en-US"/>
              </w:rPr>
            </w:pPr>
          </w:p>
        </w:tc>
        <w:tc>
          <w:tcPr>
            <w:tcW w:w="425" w:type="dxa"/>
            <w:gridSpan w:val="2"/>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39BE330" w14:textId="77777777" w:rsidR="008F6984" w:rsidRDefault="008F6984" w:rsidP="00E63FF7">
            <w:pPr>
              <w:pStyle w:val="TAL"/>
              <w:rPr>
                <w:sz w:val="16"/>
                <w:szCs w:val="16"/>
                <w:lang w:eastAsia="en-US"/>
              </w:rPr>
            </w:pPr>
            <w:r w:rsidRPr="008F6984">
              <w:rPr>
                <w:sz w:val="16"/>
                <w:szCs w:val="16"/>
                <w:lang w:eastAsia="en-US"/>
              </w:rPr>
              <w:t>MCVideo ID and MCData ID of member of MCS group usable in multiple MCSs</w:t>
            </w:r>
          </w:p>
        </w:tc>
        <w:tc>
          <w:tcPr>
            <w:tcW w:w="708" w:type="dxa"/>
            <w:gridSpan w:val="2"/>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D2383B">
        <w:trPr>
          <w:gridAfter w:val="2"/>
          <w:wAfter w:w="746" w:type="dxa"/>
        </w:trPr>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gridSpan w:val="2"/>
            <w:shd w:val="solid" w:color="FFFFFF" w:fill="auto"/>
          </w:tcPr>
          <w:p w14:paraId="4DD00958" w14:textId="77777777" w:rsidR="008F6984" w:rsidRDefault="008F6984" w:rsidP="00E63FF7">
            <w:pPr>
              <w:pStyle w:val="TAR"/>
              <w:rPr>
                <w:sz w:val="16"/>
                <w:szCs w:val="16"/>
                <w:lang w:eastAsia="en-US"/>
              </w:rPr>
            </w:pPr>
          </w:p>
        </w:tc>
        <w:tc>
          <w:tcPr>
            <w:tcW w:w="425" w:type="dxa"/>
            <w:gridSpan w:val="2"/>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gridSpan w:val="2"/>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D2383B">
        <w:trPr>
          <w:gridAfter w:val="2"/>
          <w:wAfter w:w="746" w:type="dxa"/>
        </w:trPr>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gridSpan w:val="2"/>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gridSpan w:val="2"/>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D2383B">
        <w:trPr>
          <w:gridAfter w:val="2"/>
          <w:wAfter w:w="746" w:type="dxa"/>
        </w:trPr>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gridSpan w:val="2"/>
            <w:shd w:val="solid" w:color="FFFFFF" w:fill="auto"/>
          </w:tcPr>
          <w:p w14:paraId="563E8169" w14:textId="77777777" w:rsidR="008F6984" w:rsidRDefault="008F6984" w:rsidP="00E63FF7">
            <w:pPr>
              <w:pStyle w:val="TAR"/>
              <w:rPr>
                <w:sz w:val="16"/>
                <w:szCs w:val="16"/>
                <w:lang w:eastAsia="en-US"/>
              </w:rPr>
            </w:pPr>
          </w:p>
        </w:tc>
        <w:tc>
          <w:tcPr>
            <w:tcW w:w="425" w:type="dxa"/>
            <w:gridSpan w:val="2"/>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gridSpan w:val="2"/>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D2383B">
        <w:trPr>
          <w:gridAfter w:val="2"/>
          <w:wAfter w:w="746" w:type="dxa"/>
        </w:trPr>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gridSpan w:val="2"/>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gridSpan w:val="2"/>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gridSpan w:val="2"/>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D2383B">
        <w:trPr>
          <w:gridAfter w:val="2"/>
          <w:wAfter w:w="746" w:type="dxa"/>
        </w:trPr>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gridSpan w:val="2"/>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Proposal for subclause 7.2.8 on identifying MCVideo group document</w:t>
            </w:r>
          </w:p>
        </w:tc>
        <w:tc>
          <w:tcPr>
            <w:tcW w:w="708" w:type="dxa"/>
            <w:gridSpan w:val="2"/>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D2383B">
        <w:trPr>
          <w:gridAfter w:val="2"/>
          <w:wAfter w:w="746" w:type="dxa"/>
        </w:trPr>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gridSpan w:val="2"/>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gridSpan w:val="2"/>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gridSpan w:val="2"/>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gridSpan w:val="2"/>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D2383B">
        <w:trPr>
          <w:gridAfter w:val="2"/>
          <w:wAfter w:w="746" w:type="dxa"/>
        </w:trPr>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gridSpan w:val="2"/>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gridSpan w:val="2"/>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gridSpan w:val="2"/>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Off-network MCVideo configurations</w:t>
            </w:r>
          </w:p>
        </w:tc>
        <w:tc>
          <w:tcPr>
            <w:tcW w:w="708" w:type="dxa"/>
            <w:gridSpan w:val="2"/>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D2383B">
        <w:trPr>
          <w:gridAfter w:val="2"/>
          <w:wAfter w:w="746" w:type="dxa"/>
        </w:trPr>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gridSpan w:val="2"/>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gridSpan w:val="2"/>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gridSpan w:val="2"/>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gridSpan w:val="2"/>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gridSpan w:val="2"/>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D2383B">
        <w:trPr>
          <w:gridAfter w:val="2"/>
          <w:wAfter w:w="746" w:type="dxa"/>
        </w:trPr>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gridSpan w:val="2"/>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gridSpan w:val="2"/>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gridSpan w:val="2"/>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gridSpan w:val="2"/>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gridSpan w:val="2"/>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D2383B">
        <w:trPr>
          <w:gridAfter w:val="2"/>
          <w:wAfter w:w="746" w:type="dxa"/>
        </w:trPr>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gridSpan w:val="2"/>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gridSpan w:val="2"/>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gridSpan w:val="2"/>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D2383B">
        <w:trPr>
          <w:gridAfter w:val="2"/>
          <w:wAfter w:w="746" w:type="dxa"/>
        </w:trPr>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gridSpan w:val="2"/>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gridSpan w:val="2"/>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Modification in schema for mcdata-enhanced-status-operational-values element</w:t>
            </w:r>
          </w:p>
        </w:tc>
        <w:tc>
          <w:tcPr>
            <w:tcW w:w="708" w:type="dxa"/>
            <w:gridSpan w:val="2"/>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D2383B">
        <w:trPr>
          <w:gridAfter w:val="2"/>
          <w:wAfter w:w="746" w:type="dxa"/>
        </w:trPr>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gridSpan w:val="2"/>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gridSpan w:val="2"/>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gridSpan w:val="2"/>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gridSpan w:val="2"/>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D2383B">
        <w:trPr>
          <w:gridAfter w:val="2"/>
          <w:wAfter w:w="746" w:type="dxa"/>
        </w:trPr>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gridSpan w:val="2"/>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gridSpan w:val="2"/>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gridSpan w:val="2"/>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D2383B">
        <w:trPr>
          <w:gridAfter w:val="2"/>
          <w:wAfter w:w="746" w:type="dxa"/>
        </w:trPr>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gridSpan w:val="2"/>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gridSpan w:val="2"/>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gridSpan w:val="2"/>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D2383B">
        <w:trPr>
          <w:gridAfter w:val="2"/>
          <w:wAfter w:w="746" w:type="dxa"/>
        </w:trPr>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gridSpan w:val="2"/>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gridSpan w:val="2"/>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gridSpan w:val="2"/>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gridSpan w:val="2"/>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gridSpan w:val="2"/>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D2383B">
        <w:trPr>
          <w:gridAfter w:val="2"/>
          <w:wAfter w:w="746" w:type="dxa"/>
        </w:trPr>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gridSpan w:val="2"/>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gridSpan w:val="2"/>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gridSpan w:val="2"/>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gridSpan w:val="2"/>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gridSpan w:val="2"/>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D2383B">
        <w:trPr>
          <w:gridAfter w:val="2"/>
          <w:wAfter w:w="746" w:type="dxa"/>
        </w:trPr>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gridSpan w:val="2"/>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gridSpan w:val="2"/>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gridSpan w:val="2"/>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gridSpan w:val="2"/>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gridSpan w:val="2"/>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D2383B">
        <w:trPr>
          <w:gridAfter w:val="2"/>
          <w:wAfter w:w="746" w:type="dxa"/>
        </w:trPr>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gridSpan w:val="2"/>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gridSpan w:val="2"/>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gridSpan w:val="2"/>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gridSpan w:val="2"/>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gridSpan w:val="2"/>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D2383B">
        <w:trPr>
          <w:gridAfter w:val="2"/>
          <w:wAfter w:w="746" w:type="dxa"/>
        </w:trPr>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gridSpan w:val="2"/>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gridSpan w:val="2"/>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gridSpan w:val="2"/>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gridSpan w:val="2"/>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Correct definition of enhancedStatusType in XML</w:t>
            </w:r>
          </w:p>
        </w:tc>
        <w:tc>
          <w:tcPr>
            <w:tcW w:w="708" w:type="dxa"/>
            <w:gridSpan w:val="2"/>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On-network grp emrgcy and imm peril comms – add elem to grp doc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r w:rsidR="009237B7" w14:paraId="136713AB"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E25927" w:rsidRDefault="009237B7" w:rsidP="00E25927">
            <w:pPr>
              <w:pStyle w:val="TAC"/>
              <w:ind w:left="284" w:hanging="284"/>
              <w:rPr>
                <w:rFonts w:cs="Arial"/>
                <w:sz w:val="16"/>
                <w:szCs w:val="16"/>
              </w:rPr>
            </w:pPr>
            <w:r>
              <w:rPr>
                <w:rFonts w:cs="Arial"/>
                <w:sz w:val="16"/>
                <w:szCs w:val="16"/>
              </w:rPr>
              <w:t>202</w:t>
            </w:r>
            <w:r w:rsidR="00490D8A">
              <w:rPr>
                <w:rFonts w:cs="Arial"/>
                <w:sz w:val="16"/>
                <w:szCs w:val="16"/>
              </w:rPr>
              <w:t>2</w:t>
            </w:r>
            <w:r>
              <w:rPr>
                <w:rFonts w:cs="Arial"/>
                <w:sz w:val="16"/>
                <w:szCs w:val="16"/>
              </w:rPr>
              <w:t>-</w:t>
            </w:r>
            <w:r w:rsidR="00490D8A">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E25927" w:rsidRDefault="009237B7" w:rsidP="00E25927">
            <w:pPr>
              <w:pStyle w:val="TAC"/>
              <w:rPr>
                <w:rFonts w:cs="Arial"/>
                <w:noProof/>
                <w:snapToGrid w:val="0"/>
                <w:sz w:val="16"/>
                <w:szCs w:val="16"/>
              </w:rPr>
            </w:pPr>
            <w:r>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E25927" w:rsidRDefault="009237B7" w:rsidP="00E25927">
            <w:pPr>
              <w:spacing w:after="0"/>
              <w:jc w:val="center"/>
              <w:rPr>
                <w:rFonts w:ascii="Arial" w:hAnsi="Arial" w:cs="Arial"/>
                <w:sz w:val="16"/>
                <w:szCs w:val="16"/>
              </w:rPr>
            </w:pPr>
            <w:r>
              <w:rPr>
                <w:rFonts w:ascii="Arial" w:hAnsi="Arial" w:cs="Arial"/>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E25927" w:rsidRDefault="009237B7" w:rsidP="00E25927">
            <w:pPr>
              <w:pStyle w:val="TAL"/>
              <w:rPr>
                <w:rFonts w:cs="Arial"/>
                <w:sz w:val="16"/>
                <w:szCs w:val="16"/>
              </w:rPr>
            </w:pPr>
            <w:r>
              <w:rPr>
                <w:rFonts w:cs="Arial"/>
                <w:sz w:val="16"/>
                <w:szCs w:val="16"/>
              </w:rPr>
              <w:t>0057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E25927" w:rsidRDefault="009237B7" w:rsidP="00E25927">
            <w:pPr>
              <w:pStyle w:val="TAR"/>
              <w:rPr>
                <w:rFonts w:cs="Arial"/>
                <w:sz w:val="16"/>
                <w:szCs w:val="16"/>
                <w:lang w:eastAsia="en-US"/>
              </w:rPr>
            </w:pPr>
            <w:r>
              <w:rPr>
                <w:rFonts w:cs="Arial"/>
                <w:sz w:val="16"/>
                <w:szCs w:val="16"/>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E25927" w:rsidRDefault="009237B7" w:rsidP="00E25927">
            <w:pPr>
              <w:pStyle w:val="TAC"/>
              <w:rPr>
                <w:rFonts w:cs="Arial"/>
                <w:sz w:val="16"/>
                <w:szCs w:val="16"/>
              </w:rPr>
            </w:pPr>
            <w:r>
              <w:rPr>
                <w:rFonts w:cs="Arial"/>
                <w:sz w:val="16"/>
                <w:szCs w:val="16"/>
              </w:rPr>
              <w:t>A</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E25927" w:rsidRDefault="009237B7" w:rsidP="00E25927">
            <w:pPr>
              <w:pStyle w:val="TAL"/>
              <w:rPr>
                <w:rFonts w:cs="Arial"/>
                <w:sz w:val="16"/>
                <w:szCs w:val="16"/>
              </w:rPr>
            </w:pPr>
            <w:r>
              <w:rPr>
                <w:rFonts w:cs="Arial"/>
                <w:sz w:val="16"/>
                <w:szCs w:val="16"/>
              </w:rPr>
              <w:t>Group subscription service elements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E25927" w:rsidRDefault="009237B7" w:rsidP="00E25927">
            <w:pPr>
              <w:pStyle w:val="TAC"/>
              <w:rPr>
                <w:rFonts w:cs="Arial"/>
                <w:bCs/>
                <w:sz w:val="16"/>
                <w:szCs w:val="16"/>
              </w:rPr>
            </w:pPr>
            <w:r>
              <w:rPr>
                <w:rFonts w:cs="Arial"/>
                <w:bCs/>
                <w:sz w:val="16"/>
                <w:szCs w:val="16"/>
              </w:rPr>
              <w:t>17.</w:t>
            </w:r>
            <w:r w:rsidR="00490D8A">
              <w:rPr>
                <w:rFonts w:cs="Arial"/>
                <w:bCs/>
                <w:sz w:val="16"/>
                <w:szCs w:val="16"/>
              </w:rPr>
              <w:t>4</w:t>
            </w:r>
            <w:r>
              <w:rPr>
                <w:rFonts w:cs="Arial"/>
                <w:bCs/>
                <w:sz w:val="16"/>
                <w:szCs w:val="16"/>
              </w:rPr>
              <w:t>.0</w:t>
            </w:r>
          </w:p>
        </w:tc>
      </w:tr>
      <w:tr w:rsidR="00CC23C4" w14:paraId="0710BA69"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Default="00CC23C4"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Default="00CC23C4" w:rsidP="00E25927">
            <w:pPr>
              <w:pStyle w:val="TAC"/>
              <w:rPr>
                <w:rFonts w:cs="Arial"/>
                <w:noProof/>
                <w:snapToGrid w:val="0"/>
                <w:sz w:val="16"/>
                <w:szCs w:val="16"/>
              </w:rPr>
            </w:pPr>
            <w:r>
              <w:rPr>
                <w:rFonts w:cs="Arial"/>
                <w:noProof/>
                <w:snapToGrid w:val="0"/>
                <w:sz w:val="16"/>
                <w:szCs w:val="16"/>
              </w:rPr>
              <w:t>CT#96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Default="00CC23C4" w:rsidP="00E25927">
            <w:pPr>
              <w:spacing w:after="0"/>
              <w:jc w:val="center"/>
              <w:rPr>
                <w:rFonts w:ascii="Arial" w:hAnsi="Arial" w:cs="Arial"/>
                <w:sz w:val="16"/>
                <w:szCs w:val="16"/>
              </w:rPr>
            </w:pPr>
            <w:r w:rsidRPr="00CC23C4">
              <w:rPr>
                <w:rFonts w:ascii="Arial" w:hAnsi="Arial" w:cs="Arial"/>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Default="00CC23C4" w:rsidP="00E25927">
            <w:pPr>
              <w:pStyle w:val="TAL"/>
              <w:rPr>
                <w:rFonts w:cs="Arial"/>
                <w:sz w:val="16"/>
                <w:szCs w:val="16"/>
              </w:rPr>
            </w:pPr>
            <w:r>
              <w:rPr>
                <w:rFonts w:cs="Arial"/>
                <w:sz w:val="16"/>
                <w:szCs w:val="16"/>
              </w:rPr>
              <w:t>0060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Default="00CC23C4" w:rsidP="00E25927">
            <w:pPr>
              <w:pStyle w:val="TAR"/>
              <w:rPr>
                <w:rFonts w:cs="Arial"/>
                <w:sz w:val="16"/>
                <w:szCs w:val="16"/>
                <w:lang w:eastAsia="en-US"/>
              </w:rPr>
            </w:pPr>
            <w:r>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Default="00CC23C4" w:rsidP="00E25927">
            <w:pPr>
              <w:pStyle w:val="TAC"/>
              <w:rPr>
                <w:rFonts w:cs="Arial"/>
                <w:sz w:val="16"/>
                <w:szCs w:val="16"/>
              </w:rPr>
            </w:pPr>
            <w:r>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Default="00CC23C4" w:rsidP="00E25927">
            <w:pPr>
              <w:pStyle w:val="TAL"/>
              <w:rPr>
                <w:rFonts w:cs="Arial"/>
                <w:sz w:val="16"/>
                <w:szCs w:val="16"/>
              </w:rPr>
            </w:pPr>
            <w:r>
              <w:rPr>
                <w:rFonts w:cs="Arial"/>
                <w:sz w:val="16"/>
                <w:szCs w:val="16"/>
              </w:rPr>
              <w:t>Group configuration update for disabling FAs de-affiliation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Default="00CC23C4" w:rsidP="00E25927">
            <w:pPr>
              <w:pStyle w:val="TAC"/>
              <w:rPr>
                <w:rFonts w:cs="Arial"/>
                <w:bCs/>
                <w:sz w:val="16"/>
                <w:szCs w:val="16"/>
              </w:rPr>
            </w:pPr>
            <w:r>
              <w:rPr>
                <w:rFonts w:cs="Arial"/>
                <w:bCs/>
                <w:sz w:val="16"/>
                <w:szCs w:val="16"/>
              </w:rPr>
              <w:t>17.5.0</w:t>
            </w:r>
          </w:p>
        </w:tc>
      </w:tr>
      <w:tr w:rsidR="0009701D" w14:paraId="07216229"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Default="0009701D"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Default="0009701D" w:rsidP="00E25927">
            <w:pPr>
              <w:pStyle w:val="TAC"/>
              <w:rPr>
                <w:rFonts w:cs="Arial"/>
                <w:noProof/>
                <w:snapToGrid w:val="0"/>
                <w:sz w:val="16"/>
                <w:szCs w:val="16"/>
              </w:rPr>
            </w:pPr>
            <w:r>
              <w:rPr>
                <w:rFonts w:cs="Arial"/>
                <w:noProof/>
                <w:snapToGrid w:val="0"/>
                <w:sz w:val="16"/>
                <w:szCs w:val="16"/>
              </w:rPr>
              <w:t>CT#96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CC23C4" w:rsidRDefault="0009701D" w:rsidP="00E25927">
            <w:pPr>
              <w:spacing w:after="0"/>
              <w:jc w:val="center"/>
              <w:rPr>
                <w:rFonts w:ascii="Arial" w:hAnsi="Arial" w:cs="Arial"/>
                <w:sz w:val="16"/>
                <w:szCs w:val="16"/>
              </w:rPr>
            </w:pPr>
            <w:r>
              <w:rPr>
                <w:rFonts w:ascii="Arial" w:hAnsi="Arial" w:cs="Arial"/>
                <w:sz w:val="16"/>
                <w:szCs w:val="16"/>
              </w:rPr>
              <w:t>CP-221233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Default="0009701D" w:rsidP="00E25927">
            <w:pPr>
              <w:pStyle w:val="TAL"/>
              <w:rPr>
                <w:rFonts w:cs="Arial"/>
                <w:sz w:val="16"/>
                <w:szCs w:val="16"/>
              </w:rPr>
            </w:pPr>
            <w:r>
              <w:rPr>
                <w:rFonts w:cs="Arial"/>
                <w:sz w:val="16"/>
                <w:szCs w:val="16"/>
              </w:rPr>
              <w:t>0059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Default="0009701D" w:rsidP="00E25927">
            <w:pPr>
              <w:pStyle w:val="TAR"/>
              <w:rPr>
                <w:rFonts w:cs="Arial"/>
                <w:sz w:val="16"/>
                <w:szCs w:val="16"/>
                <w:lang w:eastAsia="en-US"/>
              </w:rPr>
            </w:pPr>
            <w:r>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Default="0009701D" w:rsidP="00E25927">
            <w:pPr>
              <w:pStyle w:val="TAC"/>
              <w:rPr>
                <w:rFonts w:cs="Arial"/>
                <w:sz w:val="16"/>
                <w:szCs w:val="16"/>
              </w:rPr>
            </w:pPr>
            <w:r>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Default="0009701D" w:rsidP="00E25927">
            <w:pPr>
              <w:pStyle w:val="TAL"/>
              <w:rPr>
                <w:rFonts w:cs="Arial"/>
                <w:sz w:val="16"/>
                <w:szCs w:val="16"/>
              </w:rPr>
            </w:pPr>
            <w:r>
              <w:rPr>
                <w:rFonts w:cs="Arial"/>
                <w:sz w:val="16"/>
                <w:szCs w:val="16"/>
              </w:rPr>
              <w:t>Condition of areas for affiliation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Default="0009701D" w:rsidP="00E25927">
            <w:pPr>
              <w:pStyle w:val="TAC"/>
              <w:rPr>
                <w:rFonts w:cs="Arial"/>
                <w:bCs/>
                <w:sz w:val="16"/>
                <w:szCs w:val="16"/>
              </w:rPr>
            </w:pPr>
            <w:r>
              <w:rPr>
                <w:rFonts w:cs="Arial"/>
                <w:bCs/>
                <w:sz w:val="16"/>
                <w:szCs w:val="16"/>
              </w:rPr>
              <w:t>17.5.0</w:t>
            </w:r>
          </w:p>
        </w:tc>
      </w:tr>
      <w:tr w:rsidR="00341643" w14:paraId="79574468"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BCBBC" w14:textId="62124307" w:rsidR="00341643" w:rsidRPr="00341643" w:rsidRDefault="00341643" w:rsidP="00E25927">
            <w:pPr>
              <w:pStyle w:val="TAC"/>
              <w:ind w:left="284" w:hanging="284"/>
              <w:rPr>
                <w:rFonts w:cs="Arial"/>
                <w:sz w:val="16"/>
                <w:szCs w:val="16"/>
              </w:rPr>
            </w:pPr>
            <w:r w:rsidRPr="00F81C05">
              <w:rPr>
                <w:rFonts w:cs="Arial"/>
                <w:sz w:val="16"/>
                <w:szCs w:val="16"/>
              </w:rPr>
              <w:t>202</w:t>
            </w:r>
            <w:r w:rsidRPr="00341643">
              <w:rPr>
                <w:rFonts w:cs="Arial"/>
                <w:sz w:val="16"/>
                <w:szCs w:val="16"/>
              </w:rPr>
              <w:t>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D325" w14:textId="34A65A5B" w:rsidR="00341643" w:rsidRPr="00341643" w:rsidRDefault="00341643" w:rsidP="00E25927">
            <w:pPr>
              <w:pStyle w:val="TAC"/>
              <w:rPr>
                <w:rFonts w:cs="Arial"/>
                <w:noProof/>
                <w:snapToGrid w:val="0"/>
                <w:sz w:val="16"/>
                <w:szCs w:val="16"/>
              </w:rPr>
            </w:pPr>
            <w:r w:rsidRPr="00341643">
              <w:rPr>
                <w:rFonts w:cs="Arial"/>
                <w:noProof/>
                <w:snapToGrid w:val="0"/>
                <w:sz w:val="16"/>
                <w:szCs w:val="16"/>
              </w:rPr>
              <w:t>CT#99</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1A8295B" w14:textId="19505BF0" w:rsidR="00341643" w:rsidRPr="00341643" w:rsidRDefault="00A36A21" w:rsidP="00861B47">
            <w:pPr>
              <w:overflowPunct/>
              <w:autoSpaceDE/>
              <w:autoSpaceDN/>
              <w:adjustRightInd/>
              <w:spacing w:after="0"/>
              <w:jc w:val="center"/>
              <w:textAlignment w:val="auto"/>
              <w:rPr>
                <w:rFonts w:ascii="Arial" w:hAnsi="Arial" w:cs="Arial"/>
                <w:sz w:val="16"/>
                <w:szCs w:val="16"/>
              </w:rPr>
            </w:pPr>
            <w:hyperlink r:id="rId22" w:history="1">
              <w:r w:rsidR="00341643" w:rsidRPr="00861B47">
                <w:rPr>
                  <w:rStyle w:val="Hyperlink"/>
                  <w:rFonts w:ascii="Arial" w:hAnsi="Arial" w:cs="Arial"/>
                  <w:color w:val="auto"/>
                  <w:sz w:val="16"/>
                  <w:szCs w:val="16"/>
                  <w:u w:val="none"/>
                </w:rPr>
                <w:t>CP-230230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745B9" w14:textId="35353E19" w:rsidR="00341643" w:rsidRPr="00341643" w:rsidRDefault="00341643" w:rsidP="00E25927">
            <w:pPr>
              <w:pStyle w:val="TAL"/>
              <w:rPr>
                <w:rFonts w:cs="Arial"/>
                <w:sz w:val="16"/>
                <w:szCs w:val="16"/>
              </w:rPr>
            </w:pPr>
            <w:r w:rsidRPr="00341643">
              <w:rPr>
                <w:rFonts w:cs="Arial"/>
                <w:sz w:val="16"/>
                <w:szCs w:val="16"/>
              </w:rPr>
              <w:t>0062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4AB6DA" w14:textId="3DDC9B19" w:rsidR="00341643" w:rsidRPr="00341643" w:rsidRDefault="00341643" w:rsidP="00E25927">
            <w:pPr>
              <w:pStyle w:val="TAR"/>
              <w:rPr>
                <w:rFonts w:cs="Arial"/>
                <w:sz w:val="16"/>
                <w:szCs w:val="16"/>
                <w:lang w:eastAsia="en-US"/>
              </w:rPr>
            </w:pPr>
            <w:r w:rsidRPr="00341643">
              <w:rPr>
                <w:rFonts w:cs="Arial"/>
                <w:sz w:val="16"/>
                <w:szCs w:val="16"/>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55B1B8" w14:textId="7AC86D49" w:rsidR="00341643" w:rsidRPr="00341643" w:rsidRDefault="00341643" w:rsidP="00E25927">
            <w:pPr>
              <w:pStyle w:val="TAC"/>
              <w:rPr>
                <w:rFonts w:cs="Arial"/>
                <w:sz w:val="16"/>
                <w:szCs w:val="16"/>
              </w:rPr>
            </w:pPr>
            <w:r w:rsidRPr="00341643">
              <w:rPr>
                <w:rFonts w:cs="Arial"/>
                <w:sz w:val="16"/>
                <w:szCs w:val="16"/>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8FC8AC" w14:textId="316E65AF" w:rsidR="00341643" w:rsidRPr="00341643" w:rsidRDefault="00341643" w:rsidP="00E25927">
            <w:pPr>
              <w:pStyle w:val="TAL"/>
              <w:rPr>
                <w:rFonts w:cs="Arial"/>
                <w:sz w:val="16"/>
                <w:szCs w:val="16"/>
              </w:rPr>
            </w:pPr>
            <w:r w:rsidRPr="00341643">
              <w:rPr>
                <w:rFonts w:cs="Arial"/>
                <w:sz w:val="16"/>
                <w:szCs w:val="16"/>
              </w:rPr>
              <w:t>Correct XML for Deaffiliation of FAs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122661" w14:textId="5A81D1B6" w:rsidR="00341643" w:rsidRPr="00341643" w:rsidRDefault="00341643" w:rsidP="00E25927">
            <w:pPr>
              <w:pStyle w:val="TAC"/>
              <w:rPr>
                <w:rFonts w:cs="Arial"/>
                <w:sz w:val="16"/>
                <w:szCs w:val="16"/>
              </w:rPr>
            </w:pPr>
            <w:r w:rsidRPr="00341643">
              <w:rPr>
                <w:rFonts w:cs="Arial"/>
                <w:sz w:val="16"/>
                <w:szCs w:val="16"/>
              </w:rPr>
              <w:t>17.6.0</w:t>
            </w:r>
          </w:p>
        </w:tc>
      </w:tr>
      <w:tr w:rsidR="000F057C" w:rsidRPr="0099060C" w14:paraId="36B4FE32"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D8994" w14:textId="325073F3" w:rsidR="000F057C" w:rsidRPr="0099060C" w:rsidRDefault="001F0E64" w:rsidP="00691D41">
            <w:pPr>
              <w:pStyle w:val="TAC"/>
              <w:jc w:val="left"/>
              <w:rPr>
                <w:sz w:val="16"/>
                <w:szCs w:val="16"/>
              </w:rPr>
            </w:pPr>
            <w:r w:rsidRPr="0099060C">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3C8A2" w14:textId="537D062C" w:rsidR="000F057C" w:rsidRPr="0099060C" w:rsidRDefault="001F0E64" w:rsidP="00691D41">
            <w:pPr>
              <w:pStyle w:val="TAC"/>
              <w:jc w:val="left"/>
              <w:rPr>
                <w:noProof/>
                <w:snapToGrid w:val="0"/>
                <w:sz w:val="16"/>
                <w:szCs w:val="16"/>
              </w:rPr>
            </w:pPr>
            <w:r w:rsidRPr="0099060C">
              <w:rPr>
                <w:noProof/>
                <w:snapToGrid w:val="0"/>
                <w:sz w:val="16"/>
                <w:szCs w:val="16"/>
              </w:rPr>
              <w:t>CT#102</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8C4CED6" w14:textId="42914203" w:rsidR="000F057C" w:rsidRPr="0099060C" w:rsidRDefault="001B6C49" w:rsidP="00691D41">
            <w:pPr>
              <w:pStyle w:val="TAC"/>
              <w:jc w:val="left"/>
              <w:rPr>
                <w:sz w:val="16"/>
                <w:szCs w:val="16"/>
              </w:rPr>
            </w:pPr>
            <w:r w:rsidRPr="0099060C">
              <w:rPr>
                <w:sz w:val="16"/>
                <w:szCs w:val="16"/>
              </w:rPr>
              <w:t>CP-233176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B55E" w14:textId="7E62981A" w:rsidR="000F057C" w:rsidRPr="0099060C" w:rsidRDefault="001F0E64" w:rsidP="00691D41">
            <w:pPr>
              <w:pStyle w:val="TAC"/>
              <w:jc w:val="left"/>
              <w:rPr>
                <w:sz w:val="16"/>
                <w:szCs w:val="16"/>
              </w:rPr>
            </w:pPr>
            <w:r w:rsidRPr="0099060C">
              <w:rPr>
                <w:sz w:val="16"/>
                <w:szCs w:val="16"/>
              </w:rPr>
              <w:t>0063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1DB7E2" w14:textId="277220A6" w:rsidR="000F057C" w:rsidRPr="0099060C" w:rsidRDefault="001F0E64" w:rsidP="00691D41">
            <w:pPr>
              <w:pStyle w:val="TAC"/>
              <w:jc w:val="left"/>
              <w:rPr>
                <w:sz w:val="16"/>
                <w:szCs w:val="16"/>
                <w:lang w:eastAsia="en-US"/>
              </w:rPr>
            </w:pPr>
            <w:r w:rsidRPr="0099060C">
              <w:rPr>
                <w:sz w:val="16"/>
                <w:szCs w:val="16"/>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241FAF" w14:textId="605B35E0" w:rsidR="000F057C" w:rsidRPr="0099060C" w:rsidRDefault="001F0E64" w:rsidP="00691D41">
            <w:pPr>
              <w:pStyle w:val="TAC"/>
              <w:jc w:val="left"/>
              <w:rPr>
                <w:sz w:val="16"/>
                <w:szCs w:val="16"/>
              </w:rPr>
            </w:pPr>
            <w:r w:rsidRPr="0099060C">
              <w:rPr>
                <w:sz w:val="16"/>
                <w:szCs w:val="16"/>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E05A76" w14:textId="262ECDB5" w:rsidR="000F057C" w:rsidRPr="0099060C" w:rsidRDefault="001F0E64" w:rsidP="00691D41">
            <w:pPr>
              <w:pStyle w:val="TAC"/>
              <w:jc w:val="left"/>
              <w:rPr>
                <w:sz w:val="16"/>
                <w:szCs w:val="16"/>
              </w:rPr>
            </w:pPr>
            <w:r w:rsidRPr="0099060C">
              <w:rPr>
                <w:sz w:val="16"/>
                <w:szCs w:val="16"/>
              </w:rPr>
              <w:t>Update of obsolete HTTP RFC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FB2B32" w14:textId="6C9671D7" w:rsidR="000F057C" w:rsidRPr="0099060C" w:rsidRDefault="001F0E64" w:rsidP="00691D41">
            <w:pPr>
              <w:pStyle w:val="TAC"/>
              <w:jc w:val="left"/>
              <w:rPr>
                <w:sz w:val="16"/>
                <w:szCs w:val="16"/>
              </w:rPr>
            </w:pPr>
            <w:r w:rsidRPr="0099060C">
              <w:rPr>
                <w:sz w:val="16"/>
                <w:szCs w:val="16"/>
              </w:rPr>
              <w:t>18.0.0</w:t>
            </w:r>
          </w:p>
        </w:tc>
      </w:tr>
      <w:tr w:rsidR="009402B1" w:rsidRPr="0099060C" w14:paraId="7049BA15"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242D0" w14:textId="088BC5A8" w:rsidR="009402B1" w:rsidRPr="0099060C" w:rsidRDefault="00FC1202" w:rsidP="00691D41">
            <w:pPr>
              <w:pStyle w:val="TAC"/>
              <w:jc w:val="left"/>
              <w:rPr>
                <w:sz w:val="16"/>
                <w:szCs w:val="16"/>
              </w:rPr>
            </w:pPr>
            <w:r w:rsidRPr="0099060C">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9FEA8" w14:textId="752A6DFC" w:rsidR="009402B1" w:rsidRPr="0099060C" w:rsidRDefault="00FC1202" w:rsidP="00691D41">
            <w:pPr>
              <w:pStyle w:val="TAC"/>
              <w:jc w:val="left"/>
              <w:rPr>
                <w:noProof/>
                <w:snapToGrid w:val="0"/>
                <w:sz w:val="16"/>
                <w:szCs w:val="16"/>
              </w:rPr>
            </w:pPr>
            <w:r w:rsidRPr="0099060C">
              <w:rPr>
                <w:noProof/>
                <w:snapToGrid w:val="0"/>
                <w:sz w:val="16"/>
                <w:szCs w:val="16"/>
              </w:rPr>
              <w:t>CT#102</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F1B2561" w14:textId="5871311B" w:rsidR="009402B1" w:rsidRPr="0099060C" w:rsidRDefault="00CA2951" w:rsidP="00691D41">
            <w:pPr>
              <w:pStyle w:val="TAC"/>
              <w:jc w:val="left"/>
              <w:rPr>
                <w:sz w:val="16"/>
                <w:szCs w:val="16"/>
              </w:rPr>
            </w:pPr>
            <w:r w:rsidRPr="0099060C">
              <w:rPr>
                <w:sz w:val="16"/>
                <w:szCs w:val="16"/>
              </w:rPr>
              <w:t>CP-233173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75FCD6" w14:textId="77CA3FF9" w:rsidR="009402B1" w:rsidRPr="0099060C" w:rsidRDefault="00FC1202" w:rsidP="00691D41">
            <w:pPr>
              <w:pStyle w:val="TAC"/>
              <w:jc w:val="left"/>
              <w:rPr>
                <w:sz w:val="16"/>
                <w:szCs w:val="16"/>
              </w:rPr>
            </w:pPr>
            <w:r w:rsidRPr="0099060C">
              <w:rPr>
                <w:sz w:val="16"/>
                <w:szCs w:val="16"/>
              </w:rPr>
              <w:t>0064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718EA8" w14:textId="25053529" w:rsidR="009402B1" w:rsidRPr="0099060C" w:rsidRDefault="00FC1202" w:rsidP="00691D41">
            <w:pPr>
              <w:pStyle w:val="TAC"/>
              <w:jc w:val="left"/>
              <w:rPr>
                <w:sz w:val="16"/>
                <w:szCs w:val="16"/>
                <w:lang w:eastAsia="en-US"/>
              </w:rPr>
            </w:pPr>
            <w:r w:rsidRPr="0099060C">
              <w:rPr>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7AB90B" w14:textId="53D5298E" w:rsidR="009402B1" w:rsidRPr="0099060C" w:rsidRDefault="00FC1202" w:rsidP="00691D41">
            <w:pPr>
              <w:pStyle w:val="TAC"/>
              <w:jc w:val="left"/>
              <w:rPr>
                <w:sz w:val="16"/>
                <w:szCs w:val="16"/>
              </w:rPr>
            </w:pPr>
            <w:r w:rsidRPr="0099060C">
              <w:rPr>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E19B823" w14:textId="33A80740" w:rsidR="009402B1" w:rsidRPr="0099060C" w:rsidRDefault="00FC1202" w:rsidP="00691D41">
            <w:pPr>
              <w:pStyle w:val="TAC"/>
              <w:jc w:val="left"/>
              <w:rPr>
                <w:sz w:val="16"/>
                <w:szCs w:val="16"/>
              </w:rPr>
            </w:pPr>
            <w:r w:rsidRPr="0099060C">
              <w:rPr>
                <w:sz w:val="16"/>
                <w:szCs w:val="16"/>
              </w:rPr>
              <w:t>Update for MCS over 5G ProSe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BB9C1BA" w14:textId="502AF3D9" w:rsidR="009402B1" w:rsidRPr="0099060C" w:rsidRDefault="00FC1202" w:rsidP="00691D41">
            <w:pPr>
              <w:pStyle w:val="TAC"/>
              <w:jc w:val="left"/>
              <w:rPr>
                <w:sz w:val="16"/>
                <w:szCs w:val="16"/>
              </w:rPr>
            </w:pPr>
            <w:r w:rsidRPr="0099060C">
              <w:rPr>
                <w:sz w:val="16"/>
                <w:szCs w:val="16"/>
              </w:rPr>
              <w:t>18.0.0</w:t>
            </w:r>
          </w:p>
        </w:tc>
      </w:tr>
    </w:tbl>
    <w:p w14:paraId="7E82CE22" w14:textId="77777777" w:rsidR="00B10708" w:rsidRPr="00E613DE" w:rsidRDefault="00B10708" w:rsidP="00E613DE"/>
    <w:sectPr w:rsidR="00B10708" w:rsidRPr="00E613D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6FBDB" w14:textId="77777777" w:rsidR="00652569" w:rsidRDefault="00652569">
      <w:r>
        <w:separator/>
      </w:r>
    </w:p>
  </w:endnote>
  <w:endnote w:type="continuationSeparator" w:id="0">
    <w:p w14:paraId="4525784B" w14:textId="77777777" w:rsidR="00652569" w:rsidRDefault="0065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2858C" w14:textId="77777777" w:rsidR="00652569" w:rsidRDefault="00652569">
      <w:r>
        <w:separator/>
      </w:r>
    </w:p>
  </w:footnote>
  <w:footnote w:type="continuationSeparator" w:id="0">
    <w:p w14:paraId="1BDBCE33" w14:textId="77777777" w:rsidR="00652569" w:rsidRDefault="0065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0C66" w14:textId="62961C8B"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6A21">
      <w:rPr>
        <w:rFonts w:ascii="Arial" w:hAnsi="Arial" w:cs="Arial"/>
        <w:b/>
        <w:noProof/>
        <w:sz w:val="18"/>
        <w:szCs w:val="18"/>
      </w:rPr>
      <w:t>3GPP TS 24.481 V18.0.0 (2023-12)</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1769879F"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6A21">
      <w:rPr>
        <w:rFonts w:ascii="Arial" w:hAnsi="Arial" w:cs="Arial"/>
        <w:b/>
        <w:noProof/>
        <w:sz w:val="18"/>
        <w:szCs w:val="18"/>
      </w:rPr>
      <w:t>Release 18</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084844">
    <w:abstractNumId w:val="11"/>
  </w:num>
  <w:num w:numId="4" w16cid:durableId="289095903">
    <w:abstractNumId w:val="9"/>
  </w:num>
  <w:num w:numId="5" w16cid:durableId="393243409">
    <w:abstractNumId w:val="7"/>
  </w:num>
  <w:num w:numId="6" w16cid:durableId="783578624">
    <w:abstractNumId w:val="6"/>
  </w:num>
  <w:num w:numId="7" w16cid:durableId="1383403002">
    <w:abstractNumId w:val="5"/>
  </w:num>
  <w:num w:numId="8" w16cid:durableId="1959876104">
    <w:abstractNumId w:val="4"/>
  </w:num>
  <w:num w:numId="9" w16cid:durableId="554660445">
    <w:abstractNumId w:val="8"/>
  </w:num>
  <w:num w:numId="10" w16cid:durableId="1558472742">
    <w:abstractNumId w:val="3"/>
  </w:num>
  <w:num w:numId="11" w16cid:durableId="1044987305">
    <w:abstractNumId w:val="2"/>
  </w:num>
  <w:num w:numId="12" w16cid:durableId="1653437747">
    <w:abstractNumId w:val="1"/>
  </w:num>
  <w:num w:numId="13" w16cid:durableId="548612761">
    <w:abstractNumId w:val="0"/>
  </w:num>
  <w:num w:numId="14" w16cid:durableId="1368870238">
    <w:abstractNumId w:val="14"/>
  </w:num>
  <w:num w:numId="15" w16cid:durableId="60447843">
    <w:abstractNumId w:val="12"/>
  </w:num>
  <w:num w:numId="16" w16cid:durableId="11608497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3777"/>
    <w:rsid w:val="000460DD"/>
    <w:rsid w:val="0004641B"/>
    <w:rsid w:val="0005532D"/>
    <w:rsid w:val="00060AA6"/>
    <w:rsid w:val="0006350E"/>
    <w:rsid w:val="0007119E"/>
    <w:rsid w:val="0007177F"/>
    <w:rsid w:val="00072EA5"/>
    <w:rsid w:val="000751C7"/>
    <w:rsid w:val="00076A5A"/>
    <w:rsid w:val="000800C3"/>
    <w:rsid w:val="00080512"/>
    <w:rsid w:val="00080952"/>
    <w:rsid w:val="000965E9"/>
    <w:rsid w:val="0009701D"/>
    <w:rsid w:val="000A0EA6"/>
    <w:rsid w:val="000A5D67"/>
    <w:rsid w:val="000B3F59"/>
    <w:rsid w:val="000B4AFC"/>
    <w:rsid w:val="000C01D5"/>
    <w:rsid w:val="000C27DE"/>
    <w:rsid w:val="000C68E4"/>
    <w:rsid w:val="000D2803"/>
    <w:rsid w:val="000D4006"/>
    <w:rsid w:val="000D5817"/>
    <w:rsid w:val="000D58AB"/>
    <w:rsid w:val="000D6AB1"/>
    <w:rsid w:val="000D6BDB"/>
    <w:rsid w:val="000E2F71"/>
    <w:rsid w:val="000E3E0C"/>
    <w:rsid w:val="000E44C9"/>
    <w:rsid w:val="000E5709"/>
    <w:rsid w:val="000F057C"/>
    <w:rsid w:val="000F1D16"/>
    <w:rsid w:val="000F390A"/>
    <w:rsid w:val="000F4BE5"/>
    <w:rsid w:val="000F6344"/>
    <w:rsid w:val="000F73B0"/>
    <w:rsid w:val="000F7452"/>
    <w:rsid w:val="000F77F8"/>
    <w:rsid w:val="000F7FCD"/>
    <w:rsid w:val="00101669"/>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405B4"/>
    <w:rsid w:val="00144C92"/>
    <w:rsid w:val="0014779B"/>
    <w:rsid w:val="0015437B"/>
    <w:rsid w:val="001551D7"/>
    <w:rsid w:val="00155CD6"/>
    <w:rsid w:val="00156EFB"/>
    <w:rsid w:val="0016297D"/>
    <w:rsid w:val="001659A4"/>
    <w:rsid w:val="00170023"/>
    <w:rsid w:val="0017023A"/>
    <w:rsid w:val="001725CB"/>
    <w:rsid w:val="001820A1"/>
    <w:rsid w:val="001823CE"/>
    <w:rsid w:val="0019024E"/>
    <w:rsid w:val="0019571D"/>
    <w:rsid w:val="001A040D"/>
    <w:rsid w:val="001A1A84"/>
    <w:rsid w:val="001A2D1E"/>
    <w:rsid w:val="001A3004"/>
    <w:rsid w:val="001A3B6F"/>
    <w:rsid w:val="001A4445"/>
    <w:rsid w:val="001A4B67"/>
    <w:rsid w:val="001B34AD"/>
    <w:rsid w:val="001B5CDC"/>
    <w:rsid w:val="001B6C49"/>
    <w:rsid w:val="001C0A92"/>
    <w:rsid w:val="001C240A"/>
    <w:rsid w:val="001C59FA"/>
    <w:rsid w:val="001C70AD"/>
    <w:rsid w:val="001D10E8"/>
    <w:rsid w:val="001D1489"/>
    <w:rsid w:val="001D2317"/>
    <w:rsid w:val="001D33C5"/>
    <w:rsid w:val="001D41E1"/>
    <w:rsid w:val="001D4F44"/>
    <w:rsid w:val="001E5C35"/>
    <w:rsid w:val="001E7817"/>
    <w:rsid w:val="001F0E64"/>
    <w:rsid w:val="001F168B"/>
    <w:rsid w:val="001F244B"/>
    <w:rsid w:val="001F3739"/>
    <w:rsid w:val="0020280B"/>
    <w:rsid w:val="002060E1"/>
    <w:rsid w:val="00210A2D"/>
    <w:rsid w:val="00213AF7"/>
    <w:rsid w:val="00215623"/>
    <w:rsid w:val="002159B9"/>
    <w:rsid w:val="00220D55"/>
    <w:rsid w:val="002213D1"/>
    <w:rsid w:val="00223360"/>
    <w:rsid w:val="00226E85"/>
    <w:rsid w:val="002304B3"/>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87D65"/>
    <w:rsid w:val="0029165B"/>
    <w:rsid w:val="00294100"/>
    <w:rsid w:val="002953A1"/>
    <w:rsid w:val="002A22F5"/>
    <w:rsid w:val="002A2ED5"/>
    <w:rsid w:val="002B216B"/>
    <w:rsid w:val="002C2FD3"/>
    <w:rsid w:val="002D1E44"/>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02D5"/>
    <w:rsid w:val="00310FF4"/>
    <w:rsid w:val="003136B2"/>
    <w:rsid w:val="00314102"/>
    <w:rsid w:val="00314D3F"/>
    <w:rsid w:val="003157B5"/>
    <w:rsid w:val="003172DC"/>
    <w:rsid w:val="00320C63"/>
    <w:rsid w:val="00321A70"/>
    <w:rsid w:val="003232B5"/>
    <w:rsid w:val="00331E77"/>
    <w:rsid w:val="0033547C"/>
    <w:rsid w:val="003407D3"/>
    <w:rsid w:val="0034164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2248"/>
    <w:rsid w:val="003D31C3"/>
    <w:rsid w:val="003D5519"/>
    <w:rsid w:val="003E7442"/>
    <w:rsid w:val="003F2CA2"/>
    <w:rsid w:val="003F4DEB"/>
    <w:rsid w:val="003F529E"/>
    <w:rsid w:val="00400A89"/>
    <w:rsid w:val="00400F0F"/>
    <w:rsid w:val="00400FEA"/>
    <w:rsid w:val="00401286"/>
    <w:rsid w:val="00404C3E"/>
    <w:rsid w:val="00405FB8"/>
    <w:rsid w:val="00407655"/>
    <w:rsid w:val="00410FCD"/>
    <w:rsid w:val="00411AB0"/>
    <w:rsid w:val="004122C0"/>
    <w:rsid w:val="00413D65"/>
    <w:rsid w:val="00414D35"/>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D27F3"/>
    <w:rsid w:val="004D2AB8"/>
    <w:rsid w:val="004D3578"/>
    <w:rsid w:val="004E204C"/>
    <w:rsid w:val="004E213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44D4D"/>
    <w:rsid w:val="00550107"/>
    <w:rsid w:val="00552B17"/>
    <w:rsid w:val="005542DB"/>
    <w:rsid w:val="00554D09"/>
    <w:rsid w:val="0055552A"/>
    <w:rsid w:val="005566D8"/>
    <w:rsid w:val="00556ECD"/>
    <w:rsid w:val="005572CD"/>
    <w:rsid w:val="00557594"/>
    <w:rsid w:val="00557F16"/>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3B01"/>
    <w:rsid w:val="00624D57"/>
    <w:rsid w:val="00627954"/>
    <w:rsid w:val="006333C5"/>
    <w:rsid w:val="006361AB"/>
    <w:rsid w:val="00637B8E"/>
    <w:rsid w:val="0064426D"/>
    <w:rsid w:val="00646BE2"/>
    <w:rsid w:val="00652569"/>
    <w:rsid w:val="006538C1"/>
    <w:rsid w:val="00655398"/>
    <w:rsid w:val="00664AB6"/>
    <w:rsid w:val="00664D3F"/>
    <w:rsid w:val="0068546C"/>
    <w:rsid w:val="006863D0"/>
    <w:rsid w:val="00690C74"/>
    <w:rsid w:val="00691D41"/>
    <w:rsid w:val="00695429"/>
    <w:rsid w:val="006A4A81"/>
    <w:rsid w:val="006A63F0"/>
    <w:rsid w:val="006B7EDC"/>
    <w:rsid w:val="006B7FFE"/>
    <w:rsid w:val="006D463D"/>
    <w:rsid w:val="006D627D"/>
    <w:rsid w:val="006E7D6F"/>
    <w:rsid w:val="006E7E63"/>
    <w:rsid w:val="006F110F"/>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1083"/>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94553"/>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E7423"/>
    <w:rsid w:val="007F28A8"/>
    <w:rsid w:val="007F43BA"/>
    <w:rsid w:val="007F557C"/>
    <w:rsid w:val="007F566A"/>
    <w:rsid w:val="00800440"/>
    <w:rsid w:val="0080060C"/>
    <w:rsid w:val="0080266F"/>
    <w:rsid w:val="008028A4"/>
    <w:rsid w:val="00806274"/>
    <w:rsid w:val="0081087F"/>
    <w:rsid w:val="00810E67"/>
    <w:rsid w:val="00812385"/>
    <w:rsid w:val="00816095"/>
    <w:rsid w:val="00830BCA"/>
    <w:rsid w:val="00832083"/>
    <w:rsid w:val="00834D72"/>
    <w:rsid w:val="00837E48"/>
    <w:rsid w:val="00844D88"/>
    <w:rsid w:val="008505B5"/>
    <w:rsid w:val="00855DCA"/>
    <w:rsid w:val="00856A73"/>
    <w:rsid w:val="00860DF0"/>
    <w:rsid w:val="00861B47"/>
    <w:rsid w:val="00863835"/>
    <w:rsid w:val="00866784"/>
    <w:rsid w:val="008768CA"/>
    <w:rsid w:val="008769DD"/>
    <w:rsid w:val="0088141F"/>
    <w:rsid w:val="0088582B"/>
    <w:rsid w:val="008A1F22"/>
    <w:rsid w:val="008A287E"/>
    <w:rsid w:val="008A2C43"/>
    <w:rsid w:val="008A32C2"/>
    <w:rsid w:val="008A4159"/>
    <w:rsid w:val="008A5348"/>
    <w:rsid w:val="008B221C"/>
    <w:rsid w:val="008B4441"/>
    <w:rsid w:val="008B4F7E"/>
    <w:rsid w:val="008B7E81"/>
    <w:rsid w:val="008C44CA"/>
    <w:rsid w:val="008D4E9C"/>
    <w:rsid w:val="008E1522"/>
    <w:rsid w:val="008E26A4"/>
    <w:rsid w:val="008E34B0"/>
    <w:rsid w:val="008E3655"/>
    <w:rsid w:val="008E4B31"/>
    <w:rsid w:val="008E5053"/>
    <w:rsid w:val="008F03B8"/>
    <w:rsid w:val="008F2BBE"/>
    <w:rsid w:val="008F6984"/>
    <w:rsid w:val="0090271F"/>
    <w:rsid w:val="00903B0F"/>
    <w:rsid w:val="00905DD7"/>
    <w:rsid w:val="00910ACC"/>
    <w:rsid w:val="00911F92"/>
    <w:rsid w:val="00912A5A"/>
    <w:rsid w:val="009130CE"/>
    <w:rsid w:val="00916C0C"/>
    <w:rsid w:val="009233A2"/>
    <w:rsid w:val="009237B7"/>
    <w:rsid w:val="009402B1"/>
    <w:rsid w:val="00942EC2"/>
    <w:rsid w:val="0094648D"/>
    <w:rsid w:val="009469B5"/>
    <w:rsid w:val="00947BD3"/>
    <w:rsid w:val="009505A4"/>
    <w:rsid w:val="00955C39"/>
    <w:rsid w:val="0096042F"/>
    <w:rsid w:val="009613C0"/>
    <w:rsid w:val="00962EDF"/>
    <w:rsid w:val="0096476A"/>
    <w:rsid w:val="009748B0"/>
    <w:rsid w:val="00980013"/>
    <w:rsid w:val="0099060C"/>
    <w:rsid w:val="009931DD"/>
    <w:rsid w:val="00994DB8"/>
    <w:rsid w:val="009967D6"/>
    <w:rsid w:val="009A389F"/>
    <w:rsid w:val="009B0641"/>
    <w:rsid w:val="009B578E"/>
    <w:rsid w:val="009C1D7D"/>
    <w:rsid w:val="009C24DA"/>
    <w:rsid w:val="009C5B0D"/>
    <w:rsid w:val="009C656E"/>
    <w:rsid w:val="009D030F"/>
    <w:rsid w:val="009D167C"/>
    <w:rsid w:val="009D337F"/>
    <w:rsid w:val="009D3629"/>
    <w:rsid w:val="009F22A6"/>
    <w:rsid w:val="009F3C5B"/>
    <w:rsid w:val="00A00648"/>
    <w:rsid w:val="00A011C7"/>
    <w:rsid w:val="00A014C5"/>
    <w:rsid w:val="00A01621"/>
    <w:rsid w:val="00A10F02"/>
    <w:rsid w:val="00A163EC"/>
    <w:rsid w:val="00A172D5"/>
    <w:rsid w:val="00A232A2"/>
    <w:rsid w:val="00A23579"/>
    <w:rsid w:val="00A36A21"/>
    <w:rsid w:val="00A43D17"/>
    <w:rsid w:val="00A51312"/>
    <w:rsid w:val="00A51B00"/>
    <w:rsid w:val="00A51E02"/>
    <w:rsid w:val="00A52C41"/>
    <w:rsid w:val="00A53724"/>
    <w:rsid w:val="00A537EC"/>
    <w:rsid w:val="00A6015C"/>
    <w:rsid w:val="00A60719"/>
    <w:rsid w:val="00A642D1"/>
    <w:rsid w:val="00A663DB"/>
    <w:rsid w:val="00A67EEB"/>
    <w:rsid w:val="00A70636"/>
    <w:rsid w:val="00A82346"/>
    <w:rsid w:val="00A846CB"/>
    <w:rsid w:val="00A867A9"/>
    <w:rsid w:val="00AA17DA"/>
    <w:rsid w:val="00AA56F2"/>
    <w:rsid w:val="00AA711E"/>
    <w:rsid w:val="00AA79A0"/>
    <w:rsid w:val="00AB3ABE"/>
    <w:rsid w:val="00AB6043"/>
    <w:rsid w:val="00AB6914"/>
    <w:rsid w:val="00AC2E08"/>
    <w:rsid w:val="00AC4B47"/>
    <w:rsid w:val="00AD28C2"/>
    <w:rsid w:val="00AE30E9"/>
    <w:rsid w:val="00AF7CA0"/>
    <w:rsid w:val="00AF7F50"/>
    <w:rsid w:val="00B00095"/>
    <w:rsid w:val="00B00380"/>
    <w:rsid w:val="00B00ACF"/>
    <w:rsid w:val="00B01E0E"/>
    <w:rsid w:val="00B04C57"/>
    <w:rsid w:val="00B10708"/>
    <w:rsid w:val="00B133FC"/>
    <w:rsid w:val="00B15449"/>
    <w:rsid w:val="00B20457"/>
    <w:rsid w:val="00B27625"/>
    <w:rsid w:val="00B27CF4"/>
    <w:rsid w:val="00B35F85"/>
    <w:rsid w:val="00B410CB"/>
    <w:rsid w:val="00B42D75"/>
    <w:rsid w:val="00B55CCB"/>
    <w:rsid w:val="00B569E8"/>
    <w:rsid w:val="00B747EB"/>
    <w:rsid w:val="00B801BC"/>
    <w:rsid w:val="00B8252A"/>
    <w:rsid w:val="00B82748"/>
    <w:rsid w:val="00B82B97"/>
    <w:rsid w:val="00B8628B"/>
    <w:rsid w:val="00B86ED3"/>
    <w:rsid w:val="00B912F6"/>
    <w:rsid w:val="00B9215A"/>
    <w:rsid w:val="00B93FDF"/>
    <w:rsid w:val="00B94F27"/>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33F4"/>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4515"/>
    <w:rsid w:val="00C66159"/>
    <w:rsid w:val="00C67CCF"/>
    <w:rsid w:val="00C72EB6"/>
    <w:rsid w:val="00C736C3"/>
    <w:rsid w:val="00C73FF8"/>
    <w:rsid w:val="00C74211"/>
    <w:rsid w:val="00C7459A"/>
    <w:rsid w:val="00C7528D"/>
    <w:rsid w:val="00C8021F"/>
    <w:rsid w:val="00C850F6"/>
    <w:rsid w:val="00C933BD"/>
    <w:rsid w:val="00C96302"/>
    <w:rsid w:val="00CA2951"/>
    <w:rsid w:val="00CA3D0C"/>
    <w:rsid w:val="00CA4738"/>
    <w:rsid w:val="00CA6008"/>
    <w:rsid w:val="00CA71E3"/>
    <w:rsid w:val="00CB08C1"/>
    <w:rsid w:val="00CB210F"/>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F1683"/>
    <w:rsid w:val="00CF370A"/>
    <w:rsid w:val="00D03EC2"/>
    <w:rsid w:val="00D0407D"/>
    <w:rsid w:val="00D04277"/>
    <w:rsid w:val="00D04C47"/>
    <w:rsid w:val="00D077E7"/>
    <w:rsid w:val="00D157E3"/>
    <w:rsid w:val="00D213C0"/>
    <w:rsid w:val="00D2383B"/>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671A"/>
    <w:rsid w:val="00DB7FFC"/>
    <w:rsid w:val="00DC309B"/>
    <w:rsid w:val="00DC4DA2"/>
    <w:rsid w:val="00DD1719"/>
    <w:rsid w:val="00DD2429"/>
    <w:rsid w:val="00DE4F1C"/>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43F03"/>
    <w:rsid w:val="00F55499"/>
    <w:rsid w:val="00F55DE5"/>
    <w:rsid w:val="00F61A23"/>
    <w:rsid w:val="00F63965"/>
    <w:rsid w:val="00F653B8"/>
    <w:rsid w:val="00F67852"/>
    <w:rsid w:val="00F70C83"/>
    <w:rsid w:val="00F7354B"/>
    <w:rsid w:val="00F75137"/>
    <w:rsid w:val="00F752C9"/>
    <w:rsid w:val="00F7615F"/>
    <w:rsid w:val="00F80F1F"/>
    <w:rsid w:val="00F83D46"/>
    <w:rsid w:val="00F83F1B"/>
    <w:rsid w:val="00F929CA"/>
    <w:rsid w:val="00F9335D"/>
    <w:rsid w:val="00F965DE"/>
    <w:rsid w:val="00FA1266"/>
    <w:rsid w:val="00FA4E67"/>
    <w:rsid w:val="00FA5006"/>
    <w:rsid w:val="00FB07DD"/>
    <w:rsid w:val="00FB09BD"/>
    <w:rsid w:val="00FB0A7F"/>
    <w:rsid w:val="00FB403A"/>
    <w:rsid w:val="00FB6D0A"/>
    <w:rsid w:val="00FC1192"/>
    <w:rsid w:val="00FC1202"/>
    <w:rsid w:val="00FC68A0"/>
    <w:rsid w:val="00FC6A6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qFormat/>
    <w:rsid w:val="00B747EB"/>
    <w:pPr>
      <w:jc w:val="center"/>
    </w:pPr>
  </w:style>
  <w:style w:type="paragraph" w:customStyle="1" w:styleId="EQ">
    <w:name w:val="EQ"/>
    <w:basedOn w:val="Normal"/>
    <w:next w:val="Normal"/>
    <w:rsid w:val="00B747EB"/>
    <w:pPr>
      <w:keepLines/>
      <w:tabs>
        <w:tab w:val="center" w:pos="4536"/>
        <w:tab w:val="right" w:pos="9072"/>
      </w:tabs>
    </w:pPr>
  </w:style>
  <w:style w:type="paragraph" w:customStyle="1" w:styleId="EX">
    <w:name w:val="EX"/>
    <w:basedOn w:val="Normal"/>
    <w:link w:val="EXCar"/>
    <w:qFormat/>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rsid w:val="00B747EB"/>
    <w:pPr>
      <w:spacing w:after="0"/>
    </w:pPr>
  </w:style>
  <w:style w:type="paragraph" w:customStyle="1" w:styleId="B1">
    <w:name w:val="B1"/>
    <w:basedOn w:val="List"/>
    <w:link w:val="B1Char"/>
    <w:qFormat/>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qFormat/>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qFormat/>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sz w:val="16"/>
    </w:rPr>
  </w:style>
  <w:style w:type="character" w:customStyle="1" w:styleId="TACChar">
    <w:name w:val="TAC Char"/>
    <w:link w:val="TAC"/>
    <w:qFormat/>
    <w:rsid w:val="00C96302"/>
    <w:rPr>
      <w:rFonts w:ascii="Arial" w:hAnsi="Arial"/>
      <w:sz w:val="18"/>
    </w:rPr>
  </w:style>
  <w:style w:type="paragraph" w:styleId="Header">
    <w:name w:val="header"/>
    <w:basedOn w:val="Normal"/>
    <w:link w:val="HeaderChar"/>
    <w:rsid w:val="00310FF4"/>
    <w:pPr>
      <w:tabs>
        <w:tab w:val="center" w:pos="4513"/>
        <w:tab w:val="right" w:pos="9026"/>
      </w:tabs>
    </w:pPr>
  </w:style>
  <w:style w:type="character" w:customStyle="1" w:styleId="HeaderChar">
    <w:name w:val="Header Char"/>
    <w:basedOn w:val="DefaultParagraphFont"/>
    <w:link w:val="Header"/>
    <w:rsid w:val="00310FF4"/>
  </w:style>
  <w:style w:type="paragraph" w:styleId="Footer">
    <w:name w:val="footer"/>
    <w:basedOn w:val="Normal"/>
    <w:link w:val="FooterChar"/>
    <w:rsid w:val="00310FF4"/>
    <w:pPr>
      <w:tabs>
        <w:tab w:val="center" w:pos="4513"/>
        <w:tab w:val="right" w:pos="9026"/>
      </w:tabs>
    </w:pPr>
  </w:style>
  <w:style w:type="character" w:customStyle="1" w:styleId="FooterChar">
    <w:name w:val="Footer Char"/>
    <w:basedOn w:val="DefaultParagraphFont"/>
    <w:link w:val="Footer"/>
    <w:rsid w:val="00310FF4"/>
  </w:style>
  <w:style w:type="paragraph" w:styleId="TOC7">
    <w:name w:val="toc 7"/>
    <w:basedOn w:val="Normal"/>
    <w:next w:val="Normal"/>
    <w:uiPriority w:val="39"/>
    <w:unhideWhenUsed/>
    <w:rsid w:val="008F2BB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F2BBE"/>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paragraph" w:styleId="EndnoteText">
    <w:name w:val="endnote text"/>
    <w:basedOn w:val="Normal"/>
    <w:link w:val="EndnoteTextChar"/>
    <w:rsid w:val="00CC23C4"/>
  </w:style>
  <w:style w:type="character" w:customStyle="1" w:styleId="EndnoteTextChar">
    <w:name w:val="Endnote Text Char"/>
    <w:basedOn w:val="DefaultParagraphFont"/>
    <w:link w:val="EndnoteText"/>
    <w:rsid w:val="00CC23C4"/>
  </w:style>
  <w:style w:type="paragraph" w:styleId="EnvelopeAddress">
    <w:name w:val="envelope address"/>
    <w:basedOn w:val="Normal"/>
    <w:rsid w:val="00CC23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23C4"/>
    <w:rPr>
      <w:rFonts w:ascii="Calibri Light" w:hAnsi="Calibri Light"/>
    </w:rPr>
  </w:style>
  <w:style w:type="paragraph" w:styleId="FootnoteText">
    <w:name w:val="footnote text"/>
    <w:basedOn w:val="Normal"/>
    <w:link w:val="FootnoteTextChar"/>
    <w:rsid w:val="00CC23C4"/>
  </w:style>
  <w:style w:type="character" w:customStyle="1" w:styleId="FootnoteTextChar">
    <w:name w:val="Footnote Text Char"/>
    <w:basedOn w:val="DefaultParagraphFont"/>
    <w:link w:val="FootnoteText"/>
    <w:rsid w:val="00CC23C4"/>
  </w:style>
  <w:style w:type="paragraph" w:styleId="HTMLAddress">
    <w:name w:val="HTML Address"/>
    <w:basedOn w:val="Normal"/>
    <w:link w:val="HTMLAddressChar"/>
    <w:rsid w:val="00CC23C4"/>
    <w:rPr>
      <w:i/>
      <w:iCs/>
    </w:rPr>
  </w:style>
  <w:style w:type="character" w:customStyle="1" w:styleId="HTMLAddressChar">
    <w:name w:val="HTML Address Char"/>
    <w:link w:val="HTMLAddress"/>
    <w:rsid w:val="00CC23C4"/>
    <w:rPr>
      <w:i/>
      <w:iCs/>
    </w:rPr>
  </w:style>
  <w:style w:type="paragraph" w:styleId="HTMLPreformatted">
    <w:name w:val="HTML Preformatted"/>
    <w:basedOn w:val="Normal"/>
    <w:link w:val="HTMLPreformattedChar"/>
    <w:rsid w:val="00CC23C4"/>
    <w:rPr>
      <w:rFonts w:ascii="Courier New" w:hAnsi="Courier New" w:cs="Courier New"/>
    </w:rPr>
  </w:style>
  <w:style w:type="character" w:customStyle="1" w:styleId="HTMLPreformattedChar">
    <w:name w:val="HTML Preformatted Char"/>
    <w:link w:val="HTMLPreformatted"/>
    <w:rsid w:val="00CC23C4"/>
    <w:rPr>
      <w:rFonts w:ascii="Courier New" w:hAnsi="Courier New" w:cs="Courier New"/>
    </w:rPr>
  </w:style>
  <w:style w:type="paragraph" w:styleId="Index2">
    <w:name w:val="index 2"/>
    <w:basedOn w:val="Normal"/>
    <w:next w:val="Normal"/>
    <w:rsid w:val="00CC23C4"/>
    <w:pPr>
      <w:ind w:left="400" w:hanging="200"/>
    </w:pPr>
  </w:style>
  <w:style w:type="paragraph" w:styleId="Index3">
    <w:name w:val="index 3"/>
    <w:basedOn w:val="Normal"/>
    <w:next w:val="Normal"/>
    <w:rsid w:val="00CC23C4"/>
    <w:pPr>
      <w:ind w:left="600" w:hanging="200"/>
    </w:pPr>
  </w:style>
  <w:style w:type="paragraph" w:styleId="Index4">
    <w:name w:val="index 4"/>
    <w:basedOn w:val="Normal"/>
    <w:next w:val="Normal"/>
    <w:rsid w:val="00CC23C4"/>
    <w:pPr>
      <w:ind w:left="800" w:hanging="200"/>
    </w:pPr>
  </w:style>
  <w:style w:type="paragraph" w:styleId="Index5">
    <w:name w:val="index 5"/>
    <w:basedOn w:val="Normal"/>
    <w:next w:val="Normal"/>
    <w:rsid w:val="00CC23C4"/>
    <w:pPr>
      <w:ind w:left="1000" w:hanging="200"/>
    </w:pPr>
  </w:style>
  <w:style w:type="paragraph" w:styleId="Index6">
    <w:name w:val="index 6"/>
    <w:basedOn w:val="Normal"/>
    <w:next w:val="Normal"/>
    <w:rsid w:val="00CC23C4"/>
    <w:pPr>
      <w:ind w:left="1200" w:hanging="200"/>
    </w:pPr>
  </w:style>
  <w:style w:type="paragraph" w:styleId="Index7">
    <w:name w:val="index 7"/>
    <w:basedOn w:val="Normal"/>
    <w:next w:val="Normal"/>
    <w:rsid w:val="00CC23C4"/>
    <w:pPr>
      <w:ind w:left="1400" w:hanging="200"/>
    </w:pPr>
  </w:style>
  <w:style w:type="paragraph" w:styleId="Index8">
    <w:name w:val="index 8"/>
    <w:basedOn w:val="Normal"/>
    <w:next w:val="Normal"/>
    <w:rsid w:val="00CC23C4"/>
    <w:pPr>
      <w:ind w:left="1600" w:hanging="200"/>
    </w:pPr>
  </w:style>
  <w:style w:type="paragraph" w:styleId="Index9">
    <w:name w:val="index 9"/>
    <w:basedOn w:val="Normal"/>
    <w:next w:val="Normal"/>
    <w:rsid w:val="00CC23C4"/>
    <w:pPr>
      <w:ind w:left="1800" w:hanging="200"/>
    </w:pPr>
  </w:style>
  <w:style w:type="paragraph" w:styleId="IndexHeading">
    <w:name w:val="index heading"/>
    <w:basedOn w:val="Normal"/>
    <w:next w:val="Index1"/>
    <w:rsid w:val="00CC23C4"/>
    <w:rPr>
      <w:rFonts w:ascii="Calibri Light" w:hAnsi="Calibri Light"/>
      <w:b/>
      <w:bCs/>
    </w:rPr>
  </w:style>
  <w:style w:type="paragraph" w:styleId="IntenseQuote">
    <w:name w:val="Intense Quote"/>
    <w:basedOn w:val="Normal"/>
    <w:next w:val="Normal"/>
    <w:link w:val="IntenseQuoteChar"/>
    <w:uiPriority w:val="30"/>
    <w:qFormat/>
    <w:rsid w:val="00CC23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23C4"/>
    <w:rPr>
      <w:i/>
      <w:iCs/>
      <w:color w:val="4472C4"/>
    </w:rPr>
  </w:style>
  <w:style w:type="paragraph" w:styleId="ListBullet">
    <w:name w:val="List Bullet"/>
    <w:basedOn w:val="Normal"/>
    <w:rsid w:val="00CC23C4"/>
    <w:pPr>
      <w:numPr>
        <w:numId w:val="4"/>
      </w:numPr>
      <w:contextualSpacing/>
    </w:pPr>
  </w:style>
  <w:style w:type="paragraph" w:styleId="ListBullet2">
    <w:name w:val="List Bullet 2"/>
    <w:basedOn w:val="Normal"/>
    <w:rsid w:val="00CC23C4"/>
    <w:pPr>
      <w:numPr>
        <w:numId w:val="5"/>
      </w:numPr>
      <w:contextualSpacing/>
    </w:pPr>
  </w:style>
  <w:style w:type="paragraph" w:styleId="ListBullet3">
    <w:name w:val="List Bullet 3"/>
    <w:basedOn w:val="Normal"/>
    <w:rsid w:val="00CC23C4"/>
    <w:pPr>
      <w:numPr>
        <w:numId w:val="6"/>
      </w:numPr>
      <w:contextualSpacing/>
    </w:pPr>
  </w:style>
  <w:style w:type="paragraph" w:styleId="ListBullet4">
    <w:name w:val="List Bullet 4"/>
    <w:basedOn w:val="Normal"/>
    <w:rsid w:val="00CC23C4"/>
    <w:pPr>
      <w:numPr>
        <w:numId w:val="7"/>
      </w:numPr>
      <w:contextualSpacing/>
    </w:pPr>
  </w:style>
  <w:style w:type="paragraph" w:styleId="ListBullet5">
    <w:name w:val="List Bullet 5"/>
    <w:basedOn w:val="Normal"/>
    <w:rsid w:val="00CC23C4"/>
    <w:pPr>
      <w:numPr>
        <w:numId w:val="8"/>
      </w:numPr>
      <w:contextualSpacing/>
    </w:pPr>
  </w:style>
  <w:style w:type="paragraph" w:styleId="ListContinue">
    <w:name w:val="List Continue"/>
    <w:basedOn w:val="Normal"/>
    <w:rsid w:val="00CC23C4"/>
    <w:pPr>
      <w:spacing w:after="120"/>
      <w:ind w:left="360"/>
      <w:contextualSpacing/>
    </w:pPr>
  </w:style>
  <w:style w:type="paragraph" w:styleId="ListContinue2">
    <w:name w:val="List Continue 2"/>
    <w:basedOn w:val="Normal"/>
    <w:rsid w:val="00CC23C4"/>
    <w:pPr>
      <w:spacing w:after="120"/>
      <w:ind w:left="720"/>
      <w:contextualSpacing/>
    </w:pPr>
  </w:style>
  <w:style w:type="paragraph" w:styleId="ListContinue3">
    <w:name w:val="List Continue 3"/>
    <w:basedOn w:val="Normal"/>
    <w:rsid w:val="00CC23C4"/>
    <w:pPr>
      <w:spacing w:after="120"/>
      <w:ind w:left="1080"/>
      <w:contextualSpacing/>
    </w:pPr>
  </w:style>
  <w:style w:type="paragraph" w:styleId="ListContinue4">
    <w:name w:val="List Continue 4"/>
    <w:basedOn w:val="Normal"/>
    <w:rsid w:val="00CC23C4"/>
    <w:pPr>
      <w:spacing w:after="120"/>
      <w:ind w:left="1440"/>
      <w:contextualSpacing/>
    </w:pPr>
  </w:style>
  <w:style w:type="paragraph" w:styleId="ListContinue5">
    <w:name w:val="List Continue 5"/>
    <w:basedOn w:val="Normal"/>
    <w:rsid w:val="00CC23C4"/>
    <w:pPr>
      <w:spacing w:after="120"/>
      <w:ind w:left="1800"/>
      <w:contextualSpacing/>
    </w:pPr>
  </w:style>
  <w:style w:type="paragraph" w:styleId="ListNumber">
    <w:name w:val="List Number"/>
    <w:basedOn w:val="Normal"/>
    <w:rsid w:val="00CC23C4"/>
    <w:pPr>
      <w:numPr>
        <w:numId w:val="9"/>
      </w:numPr>
      <w:contextualSpacing/>
    </w:pPr>
  </w:style>
  <w:style w:type="paragraph" w:styleId="ListNumber2">
    <w:name w:val="List Number 2"/>
    <w:basedOn w:val="Normal"/>
    <w:rsid w:val="00CC23C4"/>
    <w:pPr>
      <w:numPr>
        <w:numId w:val="10"/>
      </w:numPr>
      <w:contextualSpacing/>
    </w:pPr>
  </w:style>
  <w:style w:type="paragraph" w:styleId="ListNumber3">
    <w:name w:val="List Number 3"/>
    <w:basedOn w:val="Normal"/>
    <w:rsid w:val="00CC23C4"/>
    <w:pPr>
      <w:numPr>
        <w:numId w:val="11"/>
      </w:numPr>
      <w:contextualSpacing/>
    </w:pPr>
  </w:style>
  <w:style w:type="paragraph" w:styleId="ListNumber4">
    <w:name w:val="List Number 4"/>
    <w:basedOn w:val="Normal"/>
    <w:rsid w:val="00CC23C4"/>
    <w:pPr>
      <w:numPr>
        <w:numId w:val="12"/>
      </w:numPr>
      <w:contextualSpacing/>
    </w:pPr>
  </w:style>
  <w:style w:type="paragraph" w:styleId="ListNumber5">
    <w:name w:val="List Number 5"/>
    <w:basedOn w:val="Normal"/>
    <w:rsid w:val="00CC23C4"/>
    <w:pPr>
      <w:numPr>
        <w:numId w:val="13"/>
      </w:numPr>
      <w:contextualSpacing/>
    </w:pPr>
  </w:style>
  <w:style w:type="paragraph" w:styleId="ListParagraph">
    <w:name w:val="List Paragraph"/>
    <w:basedOn w:val="Normal"/>
    <w:uiPriority w:val="34"/>
    <w:qFormat/>
    <w:rsid w:val="00CC23C4"/>
    <w:pPr>
      <w:ind w:left="720"/>
    </w:pPr>
  </w:style>
  <w:style w:type="paragraph" w:styleId="MacroText">
    <w:name w:val="macro"/>
    <w:link w:val="MacroTextChar"/>
    <w:rsid w:val="00CC23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23C4"/>
    <w:rPr>
      <w:rFonts w:ascii="Courier New" w:hAnsi="Courier New" w:cs="Courier New"/>
    </w:rPr>
  </w:style>
  <w:style w:type="paragraph" w:styleId="MessageHeader">
    <w:name w:val="Message Header"/>
    <w:basedOn w:val="Normal"/>
    <w:link w:val="MessageHeaderChar"/>
    <w:rsid w:val="00CC23C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C23C4"/>
    <w:rPr>
      <w:rFonts w:ascii="Calibri Light" w:hAnsi="Calibri Light"/>
      <w:sz w:val="24"/>
      <w:szCs w:val="24"/>
      <w:shd w:val="pct20" w:color="auto" w:fill="auto"/>
    </w:rPr>
  </w:style>
  <w:style w:type="paragraph" w:styleId="NoSpacing">
    <w:name w:val="No Spacing"/>
    <w:uiPriority w:val="1"/>
    <w:qFormat/>
    <w:rsid w:val="00CC23C4"/>
    <w:pPr>
      <w:overflowPunct w:val="0"/>
      <w:autoSpaceDE w:val="0"/>
      <w:autoSpaceDN w:val="0"/>
      <w:adjustRightInd w:val="0"/>
      <w:textAlignment w:val="baseline"/>
    </w:pPr>
  </w:style>
  <w:style w:type="paragraph" w:styleId="NormalWeb">
    <w:name w:val="Normal (Web)"/>
    <w:basedOn w:val="Normal"/>
    <w:rsid w:val="00CC23C4"/>
    <w:rPr>
      <w:sz w:val="24"/>
      <w:szCs w:val="24"/>
    </w:rPr>
  </w:style>
  <w:style w:type="paragraph" w:styleId="NormalIndent">
    <w:name w:val="Normal Indent"/>
    <w:basedOn w:val="Normal"/>
    <w:rsid w:val="00CC23C4"/>
    <w:pPr>
      <w:ind w:left="720"/>
    </w:pPr>
  </w:style>
  <w:style w:type="paragraph" w:styleId="NoteHeading">
    <w:name w:val="Note Heading"/>
    <w:basedOn w:val="Normal"/>
    <w:next w:val="Normal"/>
    <w:link w:val="NoteHeadingChar"/>
    <w:rsid w:val="00CC23C4"/>
  </w:style>
  <w:style w:type="character" w:customStyle="1" w:styleId="NoteHeadingChar">
    <w:name w:val="Note Heading Char"/>
    <w:basedOn w:val="DefaultParagraphFont"/>
    <w:link w:val="NoteHeading"/>
    <w:rsid w:val="00CC23C4"/>
  </w:style>
  <w:style w:type="paragraph" w:styleId="PlainText">
    <w:name w:val="Plain Text"/>
    <w:basedOn w:val="Normal"/>
    <w:link w:val="PlainTextChar"/>
    <w:rsid w:val="00CC23C4"/>
    <w:rPr>
      <w:rFonts w:ascii="Courier New" w:hAnsi="Courier New" w:cs="Courier New"/>
    </w:rPr>
  </w:style>
  <w:style w:type="character" w:customStyle="1" w:styleId="PlainTextChar">
    <w:name w:val="Plain Text Char"/>
    <w:link w:val="PlainText"/>
    <w:rsid w:val="00CC23C4"/>
    <w:rPr>
      <w:rFonts w:ascii="Courier New" w:hAnsi="Courier New" w:cs="Courier New"/>
    </w:rPr>
  </w:style>
  <w:style w:type="paragraph" w:styleId="Quote">
    <w:name w:val="Quote"/>
    <w:basedOn w:val="Normal"/>
    <w:next w:val="Normal"/>
    <w:link w:val="QuoteChar"/>
    <w:uiPriority w:val="29"/>
    <w:qFormat/>
    <w:rsid w:val="00CC23C4"/>
    <w:pPr>
      <w:spacing w:before="200" w:after="160"/>
      <w:ind w:left="864" w:right="864"/>
      <w:jc w:val="center"/>
    </w:pPr>
    <w:rPr>
      <w:i/>
      <w:iCs/>
      <w:color w:val="404040"/>
    </w:rPr>
  </w:style>
  <w:style w:type="character" w:customStyle="1" w:styleId="QuoteChar">
    <w:name w:val="Quote Char"/>
    <w:link w:val="Quote"/>
    <w:uiPriority w:val="29"/>
    <w:rsid w:val="00CC23C4"/>
    <w:rPr>
      <w:i/>
      <w:iCs/>
      <w:color w:val="404040"/>
    </w:rPr>
  </w:style>
  <w:style w:type="paragraph" w:styleId="Salutation">
    <w:name w:val="Salutation"/>
    <w:basedOn w:val="Normal"/>
    <w:next w:val="Normal"/>
    <w:link w:val="SalutationChar"/>
    <w:rsid w:val="00CC23C4"/>
  </w:style>
  <w:style w:type="character" w:customStyle="1" w:styleId="SalutationChar">
    <w:name w:val="Salutation Char"/>
    <w:basedOn w:val="DefaultParagraphFont"/>
    <w:link w:val="Salutation"/>
    <w:rsid w:val="00CC23C4"/>
  </w:style>
  <w:style w:type="paragraph" w:styleId="Signature">
    <w:name w:val="Signature"/>
    <w:basedOn w:val="Normal"/>
    <w:link w:val="SignatureChar"/>
    <w:rsid w:val="00CC23C4"/>
    <w:pPr>
      <w:ind w:left="4320"/>
    </w:pPr>
  </w:style>
  <w:style w:type="character" w:customStyle="1" w:styleId="SignatureChar">
    <w:name w:val="Signature Char"/>
    <w:basedOn w:val="DefaultParagraphFont"/>
    <w:link w:val="Signature"/>
    <w:rsid w:val="00CC23C4"/>
  </w:style>
  <w:style w:type="paragraph" w:styleId="Subtitle">
    <w:name w:val="Subtitle"/>
    <w:basedOn w:val="Normal"/>
    <w:next w:val="Normal"/>
    <w:link w:val="SubtitleChar"/>
    <w:qFormat/>
    <w:rsid w:val="00CC23C4"/>
    <w:pPr>
      <w:spacing w:after="60"/>
      <w:jc w:val="center"/>
      <w:outlineLvl w:val="1"/>
    </w:pPr>
    <w:rPr>
      <w:rFonts w:ascii="Calibri Light" w:hAnsi="Calibri Light"/>
      <w:sz w:val="24"/>
      <w:szCs w:val="24"/>
    </w:rPr>
  </w:style>
  <w:style w:type="character" w:customStyle="1" w:styleId="SubtitleChar">
    <w:name w:val="Subtitle Char"/>
    <w:link w:val="Subtitle"/>
    <w:rsid w:val="00CC23C4"/>
    <w:rPr>
      <w:rFonts w:ascii="Calibri Light" w:hAnsi="Calibri Light"/>
      <w:sz w:val="24"/>
      <w:szCs w:val="24"/>
    </w:rPr>
  </w:style>
  <w:style w:type="paragraph" w:styleId="TableofAuthorities">
    <w:name w:val="table of authorities"/>
    <w:basedOn w:val="Normal"/>
    <w:next w:val="Normal"/>
    <w:rsid w:val="00CC23C4"/>
    <w:pPr>
      <w:ind w:left="200" w:hanging="200"/>
    </w:pPr>
  </w:style>
  <w:style w:type="paragraph" w:styleId="TableofFigures">
    <w:name w:val="table of figures"/>
    <w:basedOn w:val="Normal"/>
    <w:next w:val="Normal"/>
    <w:rsid w:val="00CC23C4"/>
  </w:style>
  <w:style w:type="paragraph" w:styleId="Title">
    <w:name w:val="Title"/>
    <w:basedOn w:val="Normal"/>
    <w:next w:val="Normal"/>
    <w:link w:val="TitleChar"/>
    <w:qFormat/>
    <w:rsid w:val="00CC23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23C4"/>
    <w:rPr>
      <w:rFonts w:ascii="Calibri Light" w:hAnsi="Calibri Light"/>
      <w:b/>
      <w:bCs/>
      <w:kern w:val="28"/>
      <w:sz w:val="32"/>
      <w:szCs w:val="32"/>
    </w:rPr>
  </w:style>
  <w:style w:type="paragraph" w:styleId="TOAHeading">
    <w:name w:val="toa heading"/>
    <w:basedOn w:val="Normal"/>
    <w:next w:val="Normal"/>
    <w:rsid w:val="00CC23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23C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41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34085679">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458909229">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38534796">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portal.3gpp.org/ngppapp/CreateTdoc.aspx?mode=view&amp;contributionUid=CP-2302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2.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4.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90</Pages>
  <Words>39816</Words>
  <Characters>226955</Characters>
  <Application>Microsoft Office Word</Application>
  <DocSecurity>0</DocSecurity>
  <Lines>1891</Lines>
  <Paragraphs>532</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266239</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24.481_CR0064R1_(Rel-18)_MCOver5GProSe</cp:lastModifiedBy>
  <cp:revision>46</cp:revision>
  <dcterms:created xsi:type="dcterms:W3CDTF">2023-04-01T19:00:00Z</dcterms:created>
  <dcterms:modified xsi:type="dcterms:W3CDTF">2023-12-26T18:13:00Z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29%24.481%Rel-17%0031%24.481%Rel-17%0035%24.481%Rel-17%0037%24.481%Rel-17%0038%24.481%Rel-17%0039%24.481%Rel-17%0043%24.481%Rel-17%0044%24.481%Rel-17%0045%24.481%Rel-17%0049%24.481%Rel-17%0052%24.481%Rel-17%0057%24.481%Rel-17%0060%24.481%Rel-17%0059%24.48</vt:lpwstr>
  </property>
  <property fmtid="{D5CDD505-2E9C-101B-9397-08002B2CF9AE}" pid="9" name="MCCCRsImpl7">
    <vt:lpwstr>1%Rel-17%0062%</vt:lpwstr>
  </property>
</Properties>
</file>